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55" w:rsidRPr="00A163A1" w:rsidRDefault="00E07555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rect id="_x0000_s1026" style="position:absolute;margin-left:226.15pt;margin-top:25.15pt;width:3.55pt;height:718.5pt;flip:x;z-index:251641856"/>
        </w:pict>
      </w:r>
      <w:r w:rsidRPr="00A163A1">
        <w:rPr>
          <w:rFonts w:ascii="Times New Roman" w:hAnsi="Times New Roman"/>
          <w:b/>
          <w:color w:val="FF0000"/>
          <w:sz w:val="24"/>
          <w:szCs w:val="24"/>
        </w:rPr>
        <w:t xml:space="preserve"> 4.  SINIF    1.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A163A1">
        <w:rPr>
          <w:rFonts w:ascii="Times New Roman" w:hAnsi="Times New Roman"/>
          <w:b/>
          <w:color w:val="FF0000"/>
          <w:sz w:val="24"/>
          <w:szCs w:val="24"/>
        </w:rPr>
        <w:t xml:space="preserve">   DÖNEM         TÜRKÇE </w:t>
      </w:r>
    </w:p>
    <w:p w:rsidR="00E07555" w:rsidRPr="00581F59" w:rsidRDefault="00E07555" w:rsidP="00581F59">
      <w:pPr>
        <w:rPr>
          <w:rFonts w:ascii="Times New Roman" w:hAnsi="Times New Roman"/>
        </w:rPr>
      </w:pPr>
      <w:r w:rsidRPr="00F119A7">
        <w:rPr>
          <w:rFonts w:ascii="Comic Sans MS" w:hAnsi="Comic Sans MS"/>
        </w:rPr>
        <w:t xml:space="preserve">       </w:t>
      </w:r>
      <w:r w:rsidRPr="00581F59">
        <w:rPr>
          <w:rFonts w:ascii="Times New Roman" w:hAnsi="Times New Roman"/>
        </w:rPr>
        <w:t xml:space="preserve">Balta girmemiş ormanlardan birine bir adam gelmiş. Onu gören ilk ağaç, hüngür hüngür ağlamaya başlayınca, uzaklardan bir ağaç: “Neden ağlıyorsun?” diye sormuş. </w:t>
      </w:r>
    </w:p>
    <w:p w:rsidR="00E07555" w:rsidRPr="00581F59" w:rsidRDefault="00E07555" w:rsidP="00581F59">
      <w:pPr>
        <w:rPr>
          <w:rFonts w:ascii="Times New Roman" w:hAnsi="Times New Roman"/>
        </w:rPr>
      </w:pPr>
      <w:r w:rsidRPr="00581F59">
        <w:rPr>
          <w:rFonts w:ascii="Times New Roman" w:hAnsi="Times New Roman"/>
        </w:rPr>
        <w:t xml:space="preserve">       Ağlayan ağaç: “Artık sonumuz geldi!” demiş. “İnsan denen canlı, ormanlarınızda ve hepimizi kesecek.”</w:t>
      </w:r>
    </w:p>
    <w:p w:rsidR="00E07555" w:rsidRPr="00581F59" w:rsidRDefault="00E07555" w:rsidP="00581F59">
      <w:pPr>
        <w:rPr>
          <w:rFonts w:ascii="Times New Roman" w:hAnsi="Times New Roman"/>
        </w:rPr>
      </w:pPr>
      <w:r w:rsidRPr="00581F59">
        <w:rPr>
          <w:rFonts w:ascii="Times New Roman" w:hAnsi="Times New Roman"/>
        </w:rPr>
        <w:t xml:space="preserve">       Uzaktaki ağaç: “Korkma! “ demiş. “Nasıl olsa o bir yabancı. Bizi yeterince tanımıyor.</w:t>
      </w:r>
    </w:p>
    <w:p w:rsidR="00E07555" w:rsidRPr="00581F59" w:rsidRDefault="00E07555" w:rsidP="00581F59">
      <w:pPr>
        <w:rPr>
          <w:rFonts w:ascii="Times New Roman" w:hAnsi="Times New Roman"/>
        </w:rPr>
      </w:pPr>
      <w:r w:rsidRPr="00581F59">
        <w:rPr>
          <w:rFonts w:ascii="Times New Roman" w:hAnsi="Times New Roman"/>
        </w:rPr>
        <w:t xml:space="preserve">Eğer içimizden biri ihanet etmezse bize hiçbir şey yapamaz. “ </w:t>
      </w:r>
    </w:p>
    <w:p w:rsidR="00E07555" w:rsidRPr="00581F59" w:rsidRDefault="00E07555" w:rsidP="00581F59">
      <w:pPr>
        <w:rPr>
          <w:rFonts w:ascii="Times New Roman" w:hAnsi="Times New Roman"/>
        </w:rPr>
      </w:pPr>
      <w:r w:rsidRPr="00581F59">
        <w:rPr>
          <w:rFonts w:ascii="Times New Roman" w:hAnsi="Times New Roman"/>
        </w:rPr>
        <w:t xml:space="preserve">        Ağlayan ağaç: “Evet!” demiş. “Bunları ben de biliyorum. Ancak içimizden birinin ihanetine uğradık bile. Çünkü adamın elindeki baltanın sapı ne yazık ki bizden.”</w:t>
      </w:r>
    </w:p>
    <w:p w:rsidR="00E07555" w:rsidRPr="00581F59" w:rsidRDefault="00E07555" w:rsidP="00581F59">
      <w:pPr>
        <w:rPr>
          <w:rFonts w:ascii="Times New Roman" w:hAnsi="Times New Roman"/>
          <w:b/>
          <w:sz w:val="24"/>
          <w:szCs w:val="24"/>
        </w:rPr>
      </w:pPr>
      <w:r w:rsidRPr="00581F59">
        <w:rPr>
          <w:rFonts w:ascii="Times New Roman" w:hAnsi="Times New Roman"/>
          <w:b/>
          <w:color w:val="FF0000"/>
          <w:sz w:val="24"/>
          <w:szCs w:val="24"/>
        </w:rPr>
        <w:t>1</w:t>
      </w:r>
      <w:r w:rsidRPr="00581F59">
        <w:rPr>
          <w:rFonts w:ascii="Times New Roman" w:hAnsi="Times New Roman"/>
          <w:sz w:val="24"/>
          <w:szCs w:val="24"/>
        </w:rPr>
        <w:t>.</w:t>
      </w:r>
      <w:r w:rsidRPr="00581F59">
        <w:rPr>
          <w:rFonts w:ascii="Times New Roman" w:hAnsi="Times New Roman"/>
          <w:b/>
          <w:sz w:val="24"/>
          <w:szCs w:val="24"/>
        </w:rPr>
        <w:t xml:space="preserve"> </w:t>
      </w:r>
      <w:r w:rsidRPr="00581F59">
        <w:rPr>
          <w:rFonts w:ascii="Times New Roman" w:hAnsi="Times New Roman"/>
          <w:sz w:val="24"/>
          <w:szCs w:val="24"/>
        </w:rPr>
        <w:t>Ağaç neden ağlıyormuş?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 w:rsidRPr="00581F59">
        <w:rPr>
          <w:rFonts w:ascii="Times New Roman" w:hAnsi="Times New Roman"/>
          <w:sz w:val="24"/>
          <w:szCs w:val="24"/>
        </w:rPr>
        <w:t xml:space="preserve">    </w:t>
      </w:r>
      <w:r w:rsidRPr="00581F59">
        <w:rPr>
          <w:rFonts w:ascii="Times New Roman" w:hAnsi="Times New Roman"/>
          <w:color w:val="FF0000"/>
          <w:sz w:val="24"/>
          <w:szCs w:val="24"/>
        </w:rPr>
        <w:t>A</w:t>
      </w:r>
      <w:r w:rsidRPr="00581F59">
        <w:rPr>
          <w:rFonts w:ascii="Times New Roman" w:hAnsi="Times New Roman"/>
          <w:sz w:val="24"/>
          <w:szCs w:val="24"/>
        </w:rPr>
        <w:t>. Arkadaşının ihanet etmesinden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 w:rsidRPr="00581F59">
        <w:rPr>
          <w:rFonts w:ascii="Times New Roman" w:hAnsi="Times New Roman"/>
          <w:sz w:val="24"/>
          <w:szCs w:val="24"/>
        </w:rPr>
        <w:t xml:space="preserve">    </w:t>
      </w:r>
      <w:r w:rsidRPr="00581F59">
        <w:rPr>
          <w:rFonts w:ascii="Times New Roman" w:hAnsi="Times New Roman"/>
          <w:color w:val="FF0000"/>
          <w:sz w:val="24"/>
          <w:szCs w:val="24"/>
        </w:rPr>
        <w:t>B</w:t>
      </w:r>
      <w:r w:rsidRPr="00581F59">
        <w:rPr>
          <w:rFonts w:ascii="Times New Roman" w:hAnsi="Times New Roman"/>
          <w:sz w:val="24"/>
          <w:szCs w:val="24"/>
        </w:rPr>
        <w:t>. Adamın bütün ağaçları kesmesinden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 w:rsidRPr="00581F59">
        <w:rPr>
          <w:rFonts w:ascii="Times New Roman" w:hAnsi="Times New Roman"/>
          <w:sz w:val="24"/>
          <w:szCs w:val="24"/>
        </w:rPr>
        <w:t xml:space="preserve">    </w:t>
      </w:r>
      <w:r w:rsidRPr="00581F59">
        <w:rPr>
          <w:rFonts w:ascii="Times New Roman" w:hAnsi="Times New Roman"/>
          <w:color w:val="FF0000"/>
          <w:sz w:val="24"/>
          <w:szCs w:val="24"/>
        </w:rPr>
        <w:t>C</w:t>
      </w:r>
      <w:r w:rsidRPr="00581F59">
        <w:rPr>
          <w:rFonts w:ascii="Times New Roman" w:hAnsi="Times New Roman"/>
          <w:sz w:val="24"/>
          <w:szCs w:val="24"/>
        </w:rPr>
        <w:t>. Yabancılarla karşılaşmasından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7" style="position:absolute;margin-left:-47.6pt;margin-top:18.35pt;width:273.75pt;height:3.55pt;flip:y;z-index:251643904"/>
        </w:pict>
      </w:r>
      <w:r w:rsidRPr="00581F59">
        <w:rPr>
          <w:rFonts w:ascii="Times New Roman" w:hAnsi="Times New Roman"/>
          <w:color w:val="FF0000"/>
          <w:sz w:val="24"/>
          <w:szCs w:val="24"/>
        </w:rPr>
        <w:t xml:space="preserve">    D</w:t>
      </w:r>
      <w:r w:rsidRPr="00581F59">
        <w:rPr>
          <w:rFonts w:ascii="Times New Roman" w:hAnsi="Times New Roman"/>
          <w:sz w:val="24"/>
          <w:szCs w:val="24"/>
        </w:rPr>
        <w:t>. İnsanların ormana yerleşmesinden</w:t>
      </w:r>
    </w:p>
    <w:p w:rsidR="00E07555" w:rsidRPr="00581F59" w:rsidRDefault="00E07555" w:rsidP="00581F59">
      <w:pPr>
        <w:rPr>
          <w:rFonts w:ascii="Times New Roman" w:hAnsi="Times New Roman"/>
          <w:b/>
          <w:sz w:val="24"/>
          <w:szCs w:val="24"/>
        </w:rPr>
      </w:pPr>
      <w:r w:rsidRPr="00581F59">
        <w:rPr>
          <w:rFonts w:ascii="Times New Roman" w:hAnsi="Times New Roman"/>
          <w:b/>
          <w:color w:val="FF0000"/>
          <w:sz w:val="24"/>
          <w:szCs w:val="24"/>
        </w:rPr>
        <w:t>2</w:t>
      </w:r>
      <w:r w:rsidRPr="00581F59">
        <w:rPr>
          <w:rFonts w:ascii="Times New Roman" w:hAnsi="Times New Roman"/>
          <w:sz w:val="24"/>
          <w:szCs w:val="24"/>
        </w:rPr>
        <w:t>.Uzaktaki ağaç ağlayan ağaca ne demiş?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 w:rsidRPr="00581F59">
        <w:rPr>
          <w:rFonts w:ascii="Times New Roman" w:hAnsi="Times New Roman"/>
          <w:sz w:val="24"/>
          <w:szCs w:val="24"/>
        </w:rPr>
        <w:t xml:space="preserve"> </w:t>
      </w:r>
      <w:r w:rsidRPr="00581F59">
        <w:rPr>
          <w:rFonts w:ascii="Times New Roman" w:hAnsi="Times New Roman"/>
          <w:color w:val="FF0000"/>
          <w:sz w:val="24"/>
          <w:szCs w:val="24"/>
        </w:rPr>
        <w:t>A</w:t>
      </w:r>
      <w:r w:rsidRPr="00581F59">
        <w:rPr>
          <w:rFonts w:ascii="Times New Roman" w:hAnsi="Times New Roman"/>
          <w:sz w:val="24"/>
          <w:szCs w:val="24"/>
        </w:rPr>
        <w:t>. Artık sonumuz geldi.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 w:rsidRPr="00581F59">
        <w:rPr>
          <w:rFonts w:ascii="Times New Roman" w:hAnsi="Times New Roman"/>
          <w:color w:val="FF0000"/>
          <w:sz w:val="24"/>
          <w:szCs w:val="24"/>
        </w:rPr>
        <w:t xml:space="preserve"> B</w:t>
      </w:r>
      <w:r w:rsidRPr="00581F59">
        <w:rPr>
          <w:rFonts w:ascii="Times New Roman" w:hAnsi="Times New Roman"/>
          <w:sz w:val="24"/>
          <w:szCs w:val="24"/>
        </w:rPr>
        <w:t>. İnsanlar hepimizi kesecek.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 w:rsidRPr="00581F59">
        <w:rPr>
          <w:rFonts w:ascii="Times New Roman" w:hAnsi="Times New Roman"/>
          <w:color w:val="FF0000"/>
          <w:sz w:val="24"/>
          <w:szCs w:val="24"/>
        </w:rPr>
        <w:t xml:space="preserve"> C</w:t>
      </w:r>
      <w:r w:rsidRPr="00581F59">
        <w:rPr>
          <w:rFonts w:ascii="Times New Roman" w:hAnsi="Times New Roman"/>
          <w:sz w:val="24"/>
          <w:szCs w:val="24"/>
        </w:rPr>
        <w:t>. İçimizden birinin ihaneti olmazsa hiçbir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581F59">
        <w:rPr>
          <w:rFonts w:ascii="Times New Roman" w:hAnsi="Times New Roman"/>
          <w:sz w:val="24"/>
          <w:szCs w:val="24"/>
        </w:rPr>
        <w:t xml:space="preserve">şey yapamaz. </w:t>
      </w:r>
    </w:p>
    <w:p w:rsidR="00E07555" w:rsidRPr="00581F59" w:rsidRDefault="00E07555" w:rsidP="00581F59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28" style="position:absolute;margin-left:-47.6pt;margin-top:18.4pt;width:273.75pt;height:3.55pt;flip:y;z-index:251661312"/>
        </w:pict>
      </w:r>
      <w:r>
        <w:rPr>
          <w:rFonts w:ascii="Times New Roman" w:hAnsi="Times New Roman"/>
          <w:sz w:val="24"/>
          <w:szCs w:val="24"/>
        </w:rPr>
        <w:t xml:space="preserve"> </w:t>
      </w:r>
      <w:r w:rsidRPr="00581F59">
        <w:rPr>
          <w:rFonts w:ascii="Times New Roman" w:hAnsi="Times New Roman"/>
          <w:color w:val="FF0000"/>
          <w:sz w:val="24"/>
          <w:szCs w:val="24"/>
        </w:rPr>
        <w:t>D</w:t>
      </w:r>
      <w:r w:rsidRPr="00581F59">
        <w:rPr>
          <w:rFonts w:ascii="Times New Roman" w:hAnsi="Times New Roman"/>
          <w:sz w:val="24"/>
          <w:szCs w:val="24"/>
        </w:rPr>
        <w:t>. Ormanda yaşayamaz duruma geleceğiz</w:t>
      </w:r>
    </w:p>
    <w:p w:rsidR="00E07555" w:rsidRDefault="00E07555" w:rsidP="00B06AC7">
      <w:pPr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07555" w:rsidRDefault="00E07555" w:rsidP="00B06AC7">
      <w:pPr>
        <w:spacing w:line="36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CE2EB9">
        <w:rPr>
          <w:rFonts w:ascii="Times New Roman" w:hAnsi="Times New Roman"/>
          <w:b/>
          <w:color w:val="FF0000"/>
          <w:sz w:val="24"/>
          <w:szCs w:val="24"/>
        </w:rPr>
        <w:t>3.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Pr="006B684C">
        <w:rPr>
          <w:rFonts w:ascii="Times New Roman" w:hAnsi="Times New Roman"/>
          <w:color w:val="000000"/>
          <w:sz w:val="24"/>
          <w:szCs w:val="24"/>
        </w:rPr>
        <w:t>Metne göre ihanet eden kimdir?</w:t>
      </w:r>
    </w:p>
    <w:p w:rsidR="00E07555" w:rsidRPr="006B684C" w:rsidRDefault="00E07555" w:rsidP="006B684C">
      <w:pPr>
        <w:spacing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  <w:r w:rsidRPr="00050B4B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 adam    </w:t>
      </w:r>
      <w:r w:rsidRPr="00050B4B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 ağaç    </w:t>
      </w:r>
      <w:r w:rsidRPr="00050B4B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 ormancı   </w:t>
      </w:r>
      <w:r w:rsidRPr="00050B4B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.kuş</w:t>
      </w:r>
    </w:p>
    <w:p w:rsidR="00E07555" w:rsidRDefault="00E07555">
      <w:pPr>
        <w:rPr>
          <w:rFonts w:ascii="Times New Roman" w:hAnsi="Times New Roman"/>
          <w:color w:val="FF0000"/>
          <w:sz w:val="24"/>
          <w:szCs w:val="24"/>
        </w:rPr>
      </w:pPr>
    </w:p>
    <w:p w:rsidR="00E07555" w:rsidRPr="00B06AC7" w:rsidRDefault="00E07555">
      <w:pPr>
        <w:rPr>
          <w:rFonts w:ascii="Times New Roman" w:hAnsi="Times New Roman"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4" o:spid="_x0000_s1029" type="#_x0000_t75" style="position:absolute;margin-left:228.4pt;margin-top:25.15pt;width:21.75pt;height:27.75pt;z-index:-251673600;visibility:visible">
            <v:imagedata r:id="rId5" o:title=""/>
          </v:shape>
        </w:pict>
      </w:r>
      <w:r w:rsidRPr="00A163A1">
        <w:rPr>
          <w:rFonts w:ascii="Times New Roman" w:hAnsi="Times New Roman"/>
          <w:b/>
          <w:color w:val="FF0000"/>
          <w:sz w:val="24"/>
          <w:szCs w:val="24"/>
        </w:rPr>
        <w:t>DERSİ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  </w:t>
      </w:r>
      <w:r w:rsidRPr="00A163A1">
        <w:rPr>
          <w:rFonts w:ascii="Times New Roman" w:hAnsi="Times New Roman"/>
          <w:b/>
          <w:color w:val="FF0000"/>
          <w:sz w:val="24"/>
          <w:szCs w:val="24"/>
        </w:rPr>
        <w:t xml:space="preserve">ÇALIŞMA YAPRAKLARI – </w:t>
      </w:r>
      <w:r>
        <w:rPr>
          <w:rFonts w:ascii="Times New Roman" w:hAnsi="Times New Roman"/>
          <w:b/>
          <w:color w:val="FF0000"/>
          <w:sz w:val="24"/>
          <w:szCs w:val="24"/>
        </w:rPr>
        <w:t>2</w:t>
      </w:r>
      <w:r w:rsidRPr="00A163A1"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</w:p>
    <w:p w:rsidR="00E07555" w:rsidRDefault="00E07555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_x0000_s1030" type="#_x0000_t62" style="position:absolute;margin-left:4.15pt;margin-top:4.55pt;width:209.25pt;height:60.75pt;z-index:251644928" adj="23019,4587">
            <v:textbox>
              <w:txbxContent>
                <w:p w:rsidR="00E07555" w:rsidRDefault="00E07555">
                  <w:r>
                    <w:t>“sıkmak” sözcüğü aşağıdaki tümcelerin hangisinde “eklemek, katmak” anlamında kullanılmıştır?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4.</w:t>
      </w:r>
    </w:p>
    <w:p w:rsidR="00E07555" w:rsidRDefault="00E07555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E07555" w:rsidRDefault="00E07555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E07555" w:rsidRDefault="00E07555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Bütün soruların cevabını kafadan sıktı.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17372C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.Maden suyunun içine limon sıktı.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17372C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.Onun sözleri canımı çok sıktı.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1" style="position:absolute;margin-left:-14.8pt;margin-top:17.85pt;width:270.95pt;height:3.55pt;flip:y;z-index:251645952"/>
        </w:pict>
      </w:r>
      <w:r w:rsidRPr="0017372C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.Son kurşunu düşmana sıktı.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shape id="_x0000_s1032" type="#_x0000_t62" style="position:absolute;margin-left:37.9pt;margin-top:3.45pt;width:212.25pt;height:41.25pt;z-index:251663360" adj="-1399,7462">
            <v:textbox>
              <w:txbxContent>
                <w:p w:rsidR="00E07555" w:rsidRDefault="00E07555">
                  <w:r>
                    <w:t>“gül” sözcüğü hangi tümcede mecaz anlamda kullanılmıştır çocuklar?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3" o:spid="_x0000_s1033" type="#_x0000_t75" style="position:absolute;margin-left:10.15pt;margin-top:4.95pt;width:20.65pt;height:28.5pt;z-index:-251654144;visibility:visible">
            <v:imagedata r:id="rId6" o:title=""/>
          </v:shape>
        </w:pict>
      </w:r>
    </w:p>
    <w:p w:rsidR="00E07555" w:rsidRDefault="00E07555">
      <w:pPr>
        <w:rPr>
          <w:rFonts w:ascii="Times New Roman" w:hAnsi="Times New Roman"/>
          <w:b/>
          <w:color w:val="FF0000"/>
          <w:sz w:val="24"/>
          <w:szCs w:val="24"/>
        </w:rPr>
      </w:pPr>
      <w:r w:rsidRPr="0017372C">
        <w:rPr>
          <w:rFonts w:ascii="Times New Roman" w:hAnsi="Times New Roman"/>
          <w:b/>
          <w:color w:val="FF0000"/>
          <w:sz w:val="24"/>
          <w:szCs w:val="24"/>
        </w:rPr>
        <w:t>5</w:t>
      </w:r>
      <w:r>
        <w:rPr>
          <w:rFonts w:ascii="Arial" w:hAnsi="Arial" w:cs="Arial"/>
          <w:noProof/>
          <w:color w:val="0000FF"/>
          <w:lang w:eastAsia="tr-TR"/>
        </w:rPr>
        <w:t>.</w:t>
      </w:r>
      <w:r w:rsidRPr="005C5C49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 xml:space="preserve"> 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AF04C2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.Öğretmenin sorusuna çok güldük.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AF04C2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.En sevdiğim çiçek güldür.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AF04C2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.Gül yüzünde güller açtı birden.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4" style="position:absolute;margin-left:-14.8pt;margin-top:18.1pt;width:270.95pt;height:3.55pt;flip:y;z-index:251664384"/>
        </w:pict>
      </w:r>
      <w:r w:rsidRPr="00AF04C2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.Çocuk gülünce çok tatlı oluyor.</w:t>
      </w:r>
    </w:p>
    <w:p w:rsidR="00E07555" w:rsidRPr="008800F3" w:rsidRDefault="00E07555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5" type="#_x0000_t62" style="position:absolute;margin-left:52.15pt;margin-top:1.45pt;width:198pt;height:58.5pt;z-index:251646976" adj="-1347,8252">
            <v:textbox>
              <w:txbxContent>
                <w:p w:rsidR="00E07555" w:rsidRDefault="00E07555">
                  <w:r>
                    <w:t>“sıcak” sözcüğü aşağıdaki tümcelerin hangisinde mecaz anlamda kullanılmıştır çocuklar?</w:t>
                  </w:r>
                </w:p>
              </w:txbxContent>
            </v:textbox>
          </v:shape>
        </w:pict>
      </w:r>
      <w:r w:rsidRPr="008800F3">
        <w:rPr>
          <w:rFonts w:ascii="Times New Roman" w:hAnsi="Times New Roman"/>
          <w:b/>
          <w:color w:val="FF0000"/>
          <w:sz w:val="24"/>
          <w:szCs w:val="24"/>
        </w:rPr>
        <w:t>6.</w:t>
      </w:r>
      <w:hyperlink r:id="rId7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Resim 4" o:spid="_x0000_i1025" type="#_x0000_t75" alt="http://www.google.com.tr/images?q=tbn:QFGZV0sm2ChLCM::img342.imageshack.us/img342/1796/hugo2800x6009fm.jpg&amp;t=1&amp;h=78&amp;w=104&amp;usg=__shFtOK_OX9cjImXaV7NF7tftx0Q=" href="http://www.google.com.tr/imgres?imgurl=http://img342.imageshack.us/img342/1796/hugo2800x6009fm.jpg&amp;imgrefurl=http://www.maxicep.com/s60-oyunlari/hugo-oyunu-hepsi-35896.html&amp;h=600&amp;w=800&amp;sz=163&amp;tbnid=QFGZV0sm2ChLCM:&amp;tbnh=107&amp;tbnw=143&amp;prev=/images?q=hugo&amp;zoom=1&amp;q=hugo&amp;hl=tr&amp;usg=__cISj132sxw6eB2B0ghLvzg-6EYk=&amp;sa=X&amp;ei=AxOqTIzxPIXy4gaGoNzoDQ&amp;ved=0CDYQ9QEw" style="width:48pt;height:36pt;visibility:visible" o:button="t">
              <v:fill o:detectmouseclick="t"/>
              <v:imagedata r:id="rId8" o:title=""/>
            </v:shape>
          </w:pict>
        </w:r>
      </w:hyperlink>
    </w:p>
    <w:p w:rsidR="00E07555" w:rsidRDefault="00E07555">
      <w:pPr>
        <w:rPr>
          <w:rFonts w:ascii="Times New Roman" w:hAnsi="Times New Roman"/>
          <w:sz w:val="24"/>
          <w:szCs w:val="24"/>
        </w:rPr>
      </w:pP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8800F3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.Yemek çok sıcak olmuştu.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8800F3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.Bu yaz çok sıcak geçti.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8800F3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.Sıcak çayı içince ağzı yandı.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6" style="position:absolute;margin-left:-14.8pt;margin-top:16.4pt;width:270.95pt;height:3.55pt;flip:y;z-index:251648000"/>
        </w:pict>
      </w:r>
      <w:r w:rsidRPr="008800F3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 Öyle sıcak bir bakışı vardı ki.</w:t>
      </w:r>
    </w:p>
    <w:p w:rsidR="00E07555" w:rsidRDefault="00E07555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37" type="#_x0000_t62" style="position:absolute;margin-left:44.65pt;margin-top:7.45pt;width:205.5pt;height:48.55pt;z-index:251649024" adj="-825,2536">
            <v:textbox>
              <w:txbxContent>
                <w:p w:rsidR="00E07555" w:rsidRDefault="00E07555">
                  <w:r>
                    <w:t xml:space="preserve">O kadar </w:t>
                  </w:r>
                  <w:r w:rsidRPr="00AF04C2">
                    <w:rPr>
                      <w:u w:val="single"/>
                    </w:rPr>
                    <w:t>hızlı</w:t>
                  </w:r>
                  <w:r>
                    <w:t xml:space="preserve"> sürüyordu ki kaza yapmaması mümkün değil.</w:t>
                  </w:r>
                </w:p>
              </w:txbxContent>
            </v:textbox>
          </v:shape>
        </w:pict>
      </w:r>
      <w:r w:rsidRPr="00E369B3">
        <w:rPr>
          <w:rFonts w:ascii="Times New Roman" w:hAnsi="Times New Roman"/>
          <w:b/>
          <w:color w:val="FF0000"/>
          <w:sz w:val="24"/>
          <w:szCs w:val="24"/>
        </w:rPr>
        <w:t>7.</w:t>
      </w:r>
      <w:hyperlink r:id="rId9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Resim 7" o:spid="_x0000_i1026" type="#_x0000_t75" alt="http://www.google.com.tr/images?q=tbn:AQGBwhat3fZKmM::img707.imageshack.us/img707/2434/ben10v.jpg&amp;t=1&amp;h=78&amp;w=69&amp;usg=__vi5fVTSTnhUW4neTq9X3SATR2mI=" href="http://www.google.com.tr/imgres?imgurl=http://img707.imageshack.us/img707/2434/ben10v.jpg&amp;imgrefurl=http://www.forumdas.net/cocuk-klubu/ben-10-ten-44264/&amp;h=406&amp;w=364&amp;sz=27&amp;tbnid=AQGBwhat3fZKmM:&amp;tbnh=124&amp;tbnw=111&amp;prev=/images?q=ben+10&amp;zoom=1&amp;q=ben+10&amp;hl=tr&amp;usg=__sbKktgZljUxerNevkGvlcmy7SeY=&amp;sa=X&amp;ei=hRSqTLrtEebX4waYkojKDQ&amp;ved=0CDQQ9QEw" style="width:39pt;height:44.25pt;flip:x;visibility:visible" o:button="t">
              <v:fill o:detectmouseclick="t"/>
              <v:imagedata r:id="rId10" o:title=""/>
            </v:shape>
          </w:pict>
        </w:r>
      </w:hyperlink>
    </w:p>
    <w:p w:rsidR="00E07555" w:rsidRPr="00AF04C2" w:rsidRDefault="00E07555">
      <w:pPr>
        <w:rPr>
          <w:rFonts w:ascii="Times New Roman" w:hAnsi="Times New Roman"/>
          <w:color w:val="000000"/>
        </w:rPr>
      </w:pPr>
      <w:r w:rsidRPr="00AF04C2">
        <w:rPr>
          <w:rFonts w:ascii="Times New Roman" w:hAnsi="Times New Roman"/>
          <w:color w:val="000000"/>
        </w:rPr>
        <w:t>Ben 10’un tümcesinde altı çizili kelimenin yerine hangi kelime gelirse anlam değişmez?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E369B3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yavaş     </w:t>
      </w:r>
      <w:r w:rsidRPr="002F2BB1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.süratli    </w:t>
      </w:r>
      <w:r w:rsidRPr="002F2BB1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.dikkatsiz   </w:t>
      </w:r>
      <w:r w:rsidRPr="002F2BB1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.sürat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</w:p>
    <w:p w:rsidR="00E07555" w:rsidRDefault="00E07555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38" type="#_x0000_t62" style="position:absolute;margin-left:38.65pt;margin-top:-22.1pt;width:186pt;height:45pt;z-index:251650048" adj="-552,16920">
            <v:textbox>
              <w:txbxContent>
                <w:p w:rsidR="00E07555" w:rsidRDefault="00E07555" w:rsidP="002F2BB1">
                  <w:pPr>
                    <w:pStyle w:val="ListParagraph"/>
                    <w:ind w:left="390"/>
                  </w:pPr>
                  <w:r>
                    <w:t>“-mi”  eki hangi tümcede soru anlamı katmamıştır?</w:t>
                  </w:r>
                </w:p>
              </w:txbxContent>
            </v:textbox>
          </v:shape>
        </w:pict>
      </w:r>
      <w:r w:rsidRPr="00E369B3">
        <w:rPr>
          <w:rFonts w:ascii="Times New Roman" w:hAnsi="Times New Roman"/>
          <w:b/>
          <w:color w:val="FF0000"/>
          <w:sz w:val="24"/>
          <w:szCs w:val="24"/>
        </w:rPr>
        <w:t>8.</w:t>
      </w:r>
      <w:hyperlink r:id="rId11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Resim 10" o:spid="_x0000_i1027" type="#_x0000_t75" alt="http://t3.gstatic.com/images?q=tbn:dNdHDTx35OLqTM:http://www.resimsec.net/data/media/83/sunger-bob.jpg" href="http://www.google.com.tr/imgres?imgurl=http://www.resimsec.net/data/media/83/sunger-bob.jpg&amp;imgrefurl=http://www.resimsec.net/r-cizgi-film-83-sunger-bob-2169.htm&amp;usg=__jkA_qQbKCok4ejQZxvCIytG3nf8=&amp;h=320&amp;w=320&amp;sz=22&amp;hl=tr&amp;start=18&amp;zoom=1&amp;um=1&amp;itbs=1&amp;tbnid=dNdHDTx35OLqTM:&amp;tbnh=118&amp;tbnw=118&amp;prev=/images?q=S%C3%9CNGER+BOB&amp;um=1&amp;hl=tr&amp;sa=X&amp;tbs=isch" style="width:30.75pt;height:30.75pt;flip:x;visibility:visible" o:button="t">
              <v:fill o:detectmouseclick="t"/>
              <v:imagedata r:id="rId12" o:title=""/>
            </v:shape>
          </w:pict>
        </w:r>
      </w:hyperlink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BF5A96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Bu kitabı bugün mü okudun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BF5A96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.Güzel mi güzel bir çocuğu vardı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 w:rsidRPr="00BF5A96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.Görüyor musun bana neler söyledi</w:t>
      </w:r>
    </w:p>
    <w:p w:rsidR="00E07555" w:rsidRDefault="00E07555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39" style="position:absolute;margin-left:-46.1pt;margin-top:17.25pt;width:277.1pt;height:3.55pt;flip:y;z-index:251651072"/>
        </w:pict>
      </w:r>
      <w:r w:rsidRPr="00BF5A96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.Okula gidecek misin bugün</w:t>
      </w:r>
    </w:p>
    <w:p w:rsidR="00E07555" w:rsidRDefault="00E07555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0" type="#_x0000_t62" style="position:absolute;margin-left:38.65pt;margin-top:4.5pt;width:186pt;height:38.25pt;z-index:251652096" adj="-1225,2626">
            <v:textbox>
              <w:txbxContent>
                <w:p w:rsidR="00E07555" w:rsidRDefault="00E07555">
                  <w:r>
                    <w:t>“-mi” eki, aşağıdaki tümcelerin hangisinde yanlış yazılmıştır?</w:t>
                  </w:r>
                </w:p>
              </w:txbxContent>
            </v:textbox>
          </v:shape>
        </w:pict>
      </w:r>
      <w:r w:rsidRPr="00BF5A96">
        <w:rPr>
          <w:rFonts w:ascii="Times New Roman" w:hAnsi="Times New Roman"/>
          <w:b/>
          <w:color w:val="FF0000"/>
          <w:sz w:val="24"/>
          <w:szCs w:val="24"/>
        </w:rPr>
        <w:t>9.</w:t>
      </w:r>
      <w:r w:rsidRPr="00BF5A96">
        <w:rPr>
          <w:rFonts w:ascii="Arial" w:hAnsi="Arial" w:cs="Arial"/>
          <w:color w:val="000000"/>
        </w:rPr>
        <w:t xml:space="preserve"> </w:t>
      </w:r>
      <w:hyperlink r:id="rId13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ipfHSuoEFNe3Ac7YM:" o:spid="_x0000_i1028" type="#_x0000_t75" alt="http://t0.gstatic.com/images?q=tbn:HSuoEFNe3Ac7YM:http://www.itusozluk.com/img.php/2496cc818e310222726d5493509ca4671100/patrick%2Bstar" href="http://www.google.com.tr/imgres?imgurl=http://www.itusozluk.com/img.php/2496cc818e310222726d5493509ca4671100/patrick+star&amp;imgrefurl=http://www.itusozluk.com/gorseller/patrick+star/24590&amp;usg=__CeSLpb6Sp6mZm-No_KnuWGYdTLg=&amp;h=425&amp;w=213&amp;sz=22&amp;hl=tr&amp;start=4&amp;zoom=1&amp;um=1&amp;itbs=1&amp;tbnid=HSuoEFNe3Ac7YM:&amp;tbnh=126&amp;tbnw=63&amp;prev=/images?q=patrick&amp;um=1&amp;hl=tr&amp;tbs=isch" style="width:15.75pt;height:32.25pt;visibility:visible" o:button="t">
              <v:fill o:detectmouseclick="t"/>
              <v:imagedata r:id="rId14" o:title=""/>
            </v:shape>
          </w:pict>
        </w:r>
      </w:hyperlink>
    </w:p>
    <w:p w:rsidR="00E07555" w:rsidRPr="00BF5A96" w:rsidRDefault="00E07555" w:rsidP="00BF5A96">
      <w:pPr>
        <w:rPr>
          <w:rFonts w:ascii="Times New Roman" w:hAnsi="Times New Roman"/>
          <w:sz w:val="24"/>
          <w:szCs w:val="24"/>
        </w:rPr>
      </w:pPr>
      <w:r w:rsidRPr="00BF5A96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>.Güldü mü cenazeye benzerdi.</w:t>
      </w:r>
    </w:p>
    <w:p w:rsidR="00E07555" w:rsidRDefault="00E07555" w:rsidP="00BF5A96">
      <w:pPr>
        <w:rPr>
          <w:rFonts w:ascii="Times New Roman" w:hAnsi="Times New Roman"/>
          <w:sz w:val="24"/>
          <w:szCs w:val="24"/>
        </w:rPr>
      </w:pPr>
      <w:r w:rsidRPr="00BF5A96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>.</w:t>
      </w:r>
      <w:r w:rsidRPr="00BF5A96">
        <w:rPr>
          <w:rFonts w:ascii="Arial" w:hAnsi="Arial" w:cs="Arial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Senmisin okula geç gelen diye dövdü.</w:t>
      </w:r>
    </w:p>
    <w:p w:rsidR="00E07555" w:rsidRDefault="00E07555" w:rsidP="00BF5A96">
      <w:pPr>
        <w:rPr>
          <w:rFonts w:ascii="Times New Roman" w:hAnsi="Times New Roman"/>
          <w:sz w:val="24"/>
          <w:szCs w:val="24"/>
        </w:rPr>
      </w:pPr>
      <w:r w:rsidRPr="00BF5A96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.Bilmelisin seni ne </w:t>
      </w:r>
      <w:r w:rsidRPr="00F450EF">
        <w:rPr>
          <w:rFonts w:ascii="Times New Roman" w:hAnsi="Times New Roman"/>
          <w:sz w:val="24"/>
          <w:szCs w:val="24"/>
        </w:rPr>
        <w:t>kadar</w:t>
      </w:r>
      <w:r>
        <w:rPr>
          <w:rFonts w:ascii="Times New Roman" w:hAnsi="Times New Roman"/>
          <w:sz w:val="24"/>
          <w:szCs w:val="24"/>
        </w:rPr>
        <w:t xml:space="preserve"> sevdiğimi.</w:t>
      </w:r>
    </w:p>
    <w:p w:rsidR="00E07555" w:rsidRDefault="00E07555" w:rsidP="00BF5A96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1" style="position:absolute;margin-left:-46.1pt;margin-top:17.6pt;width:277.1pt;height:3.55pt;flip:y;z-index:251653120"/>
        </w:pict>
      </w:r>
      <w:r w:rsidRPr="00BF5A96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.O mu ben mi diye başımın etini yedi.</w:t>
      </w:r>
    </w:p>
    <w:p w:rsidR="00E07555" w:rsidRDefault="00E07555" w:rsidP="00BF5A96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2" type="#_x0000_t62" style="position:absolute;margin-left:48.4pt;margin-top:4.85pt;width:176.25pt;height:63pt;z-index:251654144" adj="-778,6531">
            <v:textbox>
              <w:txbxContent>
                <w:p w:rsidR="00E07555" w:rsidRDefault="00E07555">
                  <w:r>
                    <w:t>“eski önemini kaybetmek” manasındaki deyim, aşağıda -kilerden hangisidir çocuklar?</w:t>
                  </w:r>
                </w:p>
              </w:txbxContent>
            </v:textbox>
          </v:shape>
        </w:pict>
      </w:r>
      <w:r w:rsidRPr="00A27AAA">
        <w:rPr>
          <w:rFonts w:ascii="Times New Roman" w:hAnsi="Times New Roman"/>
          <w:b/>
          <w:color w:val="FF0000"/>
          <w:sz w:val="24"/>
          <w:szCs w:val="24"/>
        </w:rPr>
        <w:t>10</w:t>
      </w:r>
      <w:r>
        <w:rPr>
          <w:rFonts w:ascii="Arial" w:hAnsi="Arial" w:cs="Arial"/>
          <w:color w:val="000000"/>
        </w:rPr>
        <w:t>.</w:t>
      </w:r>
      <w:hyperlink r:id="rId15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ipflywa79_IuiPpKM:" o:spid="_x0000_i1029" type="#_x0000_t75" alt="http://t2.gstatic.com/images?q=tbn:lywa79_IuiPpKM:http://www.oyuncakalsak.com/images/sunger_bop/n528661235_191221_9611.jpg" href="http://www.google.com.tr/imgres?imgurl=http://www.oyuncakalsak.com/images/sunger_bop/n528661235_191221_9611.jpg&amp;imgrefurl=http://www.oyuncakalsak.com/?urun-detay_3657_Sunger_Bob___Sponge_Bob___Pelus_45cm_.html&amp;usg=__z37bsa61uIYmgKsdONiVJPSFCWo=&amp;h=160&amp;w=149&amp;sz=8&amp;hl=tr&amp;start=4&amp;zoom=1&amp;um=1&amp;itbs=1&amp;tbnid=lywa79_IuiPpKM:&amp;tbnh=98&amp;tbnw=91&amp;prev=/images?q=bay+yenge%C3%A7&amp;um=1&amp;hl=tr&amp;tbs=isch" style="width:29.25pt;height:31.5pt;flip:x;visibility:visible" o:button="t">
              <v:fill o:detectmouseclick="t"/>
              <v:imagedata r:id="rId16" o:title=""/>
            </v:shape>
          </w:pict>
        </w:r>
      </w:hyperlink>
    </w:p>
    <w:p w:rsidR="00E07555" w:rsidRDefault="00E07555" w:rsidP="00BF5A96">
      <w:pPr>
        <w:rPr>
          <w:rFonts w:ascii="Arial" w:hAnsi="Arial" w:cs="Arial"/>
          <w:color w:val="000000"/>
        </w:rPr>
      </w:pPr>
    </w:p>
    <w:p w:rsidR="00E07555" w:rsidRPr="006A05B8" w:rsidRDefault="00E07555" w:rsidP="006A05B8">
      <w:pPr>
        <w:rPr>
          <w:rFonts w:ascii="Times New Roman" w:hAnsi="Times New Roman"/>
          <w:color w:val="000000"/>
        </w:rPr>
      </w:pPr>
      <w:r w:rsidRPr="006A05B8">
        <w:rPr>
          <w:rFonts w:ascii="Times New Roman" w:hAnsi="Times New Roman"/>
          <w:color w:val="FF0000"/>
        </w:rPr>
        <w:t>A</w:t>
      </w:r>
      <w:r>
        <w:rPr>
          <w:rFonts w:ascii="Times New Roman" w:hAnsi="Times New Roman"/>
          <w:color w:val="000000"/>
        </w:rPr>
        <w:t xml:space="preserve">.göze girmek               </w:t>
      </w:r>
      <w:r w:rsidRPr="006A05B8">
        <w:rPr>
          <w:rFonts w:ascii="Times New Roman" w:hAnsi="Times New Roman"/>
          <w:color w:val="FF0000"/>
        </w:rPr>
        <w:t xml:space="preserve">  B</w:t>
      </w:r>
      <w:r>
        <w:rPr>
          <w:rFonts w:ascii="Times New Roman" w:hAnsi="Times New Roman"/>
          <w:color w:val="000000"/>
        </w:rPr>
        <w:t>. göze gelmek</w:t>
      </w:r>
    </w:p>
    <w:p w:rsidR="00E07555" w:rsidRPr="006A05B8" w:rsidRDefault="00E07555" w:rsidP="00BF5A96">
      <w:pPr>
        <w:rPr>
          <w:rFonts w:ascii="Times New Roman" w:hAnsi="Times New Roman"/>
          <w:color w:val="000000"/>
        </w:rPr>
      </w:pPr>
      <w:r>
        <w:rPr>
          <w:noProof/>
          <w:lang w:eastAsia="tr-TR"/>
        </w:rPr>
        <w:pict>
          <v:rect id="_x0000_s1043" style="position:absolute;margin-left:-46.1pt;margin-top:14.55pt;width:277.1pt;height:3.55pt;flip:y;z-index:251665408"/>
        </w:pict>
      </w:r>
      <w:r w:rsidRPr="006A05B8">
        <w:rPr>
          <w:rFonts w:ascii="Times New Roman" w:hAnsi="Times New Roman"/>
          <w:color w:val="FF0000"/>
        </w:rPr>
        <w:t>C</w:t>
      </w:r>
      <w:r>
        <w:rPr>
          <w:rFonts w:ascii="Times New Roman" w:hAnsi="Times New Roman"/>
          <w:color w:val="000000"/>
        </w:rPr>
        <w:t xml:space="preserve">.gözden düşmek            </w:t>
      </w:r>
      <w:r w:rsidRPr="006A05B8">
        <w:rPr>
          <w:rFonts w:ascii="Times New Roman" w:hAnsi="Times New Roman"/>
          <w:color w:val="FF0000"/>
        </w:rPr>
        <w:t>D.</w:t>
      </w:r>
      <w:r>
        <w:rPr>
          <w:rFonts w:ascii="Times New Roman" w:hAnsi="Times New Roman"/>
          <w:color w:val="000000"/>
        </w:rPr>
        <w:t>göze batmak</w:t>
      </w:r>
    </w:p>
    <w:p w:rsidR="00E07555" w:rsidRDefault="00E07555" w:rsidP="00BF5A96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44" type="#_x0000_t62" style="position:absolute;margin-left:38.65pt;margin-top:4.2pt;width:186pt;height:57pt;z-index:251655168" adj="-1173,5116">
            <v:textbox>
              <w:txbxContent>
                <w:p w:rsidR="00E07555" w:rsidRDefault="00E07555">
                  <w:r>
                    <w:t xml:space="preserve">“Sert” sözcüğü aşağıdaki tümcelerin hangisinde mecaz anlamda kullanılmıştır? </w:t>
                  </w:r>
                </w:p>
              </w:txbxContent>
            </v:textbox>
          </v:shape>
        </w:pict>
      </w:r>
      <w:r w:rsidRPr="00B068ED">
        <w:rPr>
          <w:rFonts w:ascii="Times New Roman" w:hAnsi="Times New Roman"/>
          <w:b/>
          <w:color w:val="FF0000"/>
          <w:sz w:val="24"/>
          <w:szCs w:val="24"/>
        </w:rPr>
        <w:t>11</w:t>
      </w:r>
      <w:hyperlink r:id="rId17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ipfSnmZFU1fChCVIM:" o:spid="_x0000_i1030" type="#_x0000_t75" alt="http://t1.gstatic.com/images?q=tbn:SnmZFU1fChCVIM:http://img1.loadtr.com/b-30916-Squidward.gif" href="http://www.google.com.tr/imgres?imgurl=http://img1.loadtr.com/b-30916-Squidward.gif&amp;imgrefurl=http://www.loadtr.com/30916-Squidward.htm&amp;usg=__po1TV2D22ld29VrDJphvkM_outo=&amp;h=300&amp;w=300&amp;sz=11&amp;hl=tr&amp;start=4&amp;zoom=1&amp;um=1&amp;itbs=1&amp;tbnid=SnmZFU1fChCVIM:&amp;tbnh=116&amp;tbnw=116&amp;prev=/images?q=Squidward&amp;um=1&amp;hl=tr&amp;sa=G&amp;tbs=isch" style="width:30.75pt;height:30.75pt;visibility:visible" o:button="t">
              <v:fill o:detectmouseclick="t"/>
              <v:imagedata r:id="rId18" o:title=""/>
            </v:shape>
          </w:pict>
        </w:r>
      </w:hyperlink>
    </w:p>
    <w:p w:rsidR="00E07555" w:rsidRDefault="00E07555" w:rsidP="00BF5A96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E07555" w:rsidRDefault="00E07555" w:rsidP="00BF5A96">
      <w:pPr>
        <w:rPr>
          <w:rFonts w:ascii="Times New Roman" w:hAnsi="Times New Roman"/>
          <w:sz w:val="24"/>
          <w:szCs w:val="24"/>
        </w:rPr>
      </w:pPr>
      <w:r w:rsidRPr="00B068ED"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>Babası sabah sert sert baktı yüzüne.</w:t>
      </w:r>
    </w:p>
    <w:p w:rsidR="00E07555" w:rsidRDefault="00E07555" w:rsidP="00BF5A96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Bu çok sert bir içecek diye uyardı.</w:t>
      </w:r>
    </w:p>
    <w:p w:rsidR="00E07555" w:rsidRDefault="00E07555" w:rsidP="00BF5A96">
      <w:pPr>
        <w:rPr>
          <w:rFonts w:ascii="Times New Roman" w:hAnsi="Times New Roman"/>
          <w:sz w:val="24"/>
          <w:szCs w:val="24"/>
        </w:rPr>
      </w:pPr>
      <w:r w:rsidRPr="00F450EF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.Bu kış çok sert geçecekmiş bu sene.</w:t>
      </w:r>
    </w:p>
    <w:p w:rsidR="00E07555" w:rsidRPr="00F450EF" w:rsidRDefault="00E07555" w:rsidP="00BF5A96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5" style="position:absolute;margin-left:-46.1pt;margin-top:16.45pt;width:277.1pt;height:3.55pt;flip:y;z-index:251666432"/>
        </w:pict>
      </w:r>
      <w:r w:rsidRPr="00F450EF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.Sert cevizi dişiyle kırmaya çalıştı.</w:t>
      </w:r>
    </w:p>
    <w:p w:rsidR="00E07555" w:rsidRDefault="00E07555" w:rsidP="00BF5A96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46" type="#_x0000_t62" style="position:absolute;margin-left:52.9pt;margin-top:2.05pt;width:171.75pt;height:54.75pt;z-index:251656192" adj="-1855,5918">
            <v:textbox>
              <w:txbxContent>
                <w:p w:rsidR="00E07555" w:rsidRDefault="00E07555">
                  <w:r>
                    <w:t>“hüviyet” sözcüğünün eş anlamlısı aşağıdakilerden hangisidir çocuklar?</w:t>
                  </w:r>
                </w:p>
              </w:txbxContent>
            </v:textbox>
          </v:shape>
        </w:pict>
      </w:r>
      <w:r>
        <w:rPr>
          <w:rFonts w:ascii="Times New Roman" w:hAnsi="Times New Roman"/>
          <w:b/>
          <w:color w:val="FF0000"/>
          <w:sz w:val="24"/>
          <w:szCs w:val="24"/>
        </w:rPr>
        <w:t>12.</w:t>
      </w:r>
      <w:r w:rsidRPr="00AA003A">
        <w:rPr>
          <w:rFonts w:ascii="Arial" w:hAnsi="Arial" w:cs="Arial"/>
          <w:color w:val="000000"/>
        </w:rPr>
        <w:t xml:space="preserve"> </w:t>
      </w:r>
      <w:hyperlink r:id="rId19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Resim 22" o:spid="_x0000_i1031" type="#_x0000_t75" alt="http://t0.gstatic.com/images?q=tbn:XCXEzvi93Li97M:http://www.ioff.de/customavatars/avatar28229_27.gif" href="http://www.google.com.tr/imgres?imgurl=http://www.ioff.de/customavatars/avatar28229_27.gif&amp;imgrefurl=http://www.ioff.de/showthread.php?t=278149&amp;usg=__Hzx1x2s6WwZgWZRBDKVF8M3ub9g=&amp;h=75&amp;w=72&amp;sz=7&amp;hl=tr&amp;start=15&amp;zoom=1&amp;um=1&amp;itbs=1&amp;tbnid=XCXEzvi93Li97M:&amp;tbnh=71&amp;tbnw=68&amp;prev=/images?q=sandy&amp;tbnid=C4PbvLP8x1ylnM:&amp;tbnh=0&amp;tbnw=0&amp;um=1&amp;hl=tr&amp;sa=X&amp;imgtype=i_similar&amp;tbs=isch" style="width:31.5pt;height:33pt;visibility:visible" o:button="t">
              <v:fill o:detectmouseclick="t"/>
              <v:imagedata r:id="rId20" o:title=""/>
            </v:shape>
          </w:pict>
        </w:r>
      </w:hyperlink>
    </w:p>
    <w:p w:rsidR="00E07555" w:rsidRDefault="00E07555" w:rsidP="00BF5A96">
      <w:pPr>
        <w:rPr>
          <w:rFonts w:ascii="Arial" w:hAnsi="Arial" w:cs="Arial"/>
          <w:color w:val="000000"/>
        </w:rPr>
      </w:pPr>
    </w:p>
    <w:p w:rsidR="00E07555" w:rsidRDefault="00E07555" w:rsidP="00BF5A96">
      <w:pPr>
        <w:rPr>
          <w:rFonts w:ascii="Times New Roman" w:hAnsi="Times New Roman"/>
          <w:color w:val="000000"/>
          <w:sz w:val="24"/>
          <w:szCs w:val="24"/>
        </w:rPr>
      </w:pPr>
      <w:r w:rsidRPr="00050B4B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color w:val="000000"/>
          <w:sz w:val="24"/>
          <w:szCs w:val="24"/>
        </w:rPr>
        <w:t xml:space="preserve">.hürriyet    </w:t>
      </w:r>
      <w:r w:rsidRPr="00050B4B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 xml:space="preserve">. belge   </w:t>
      </w:r>
      <w:r w:rsidRPr="00050B4B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 kimlik  </w:t>
      </w:r>
      <w:r w:rsidRPr="00050B4B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.kişilik</w:t>
      </w:r>
    </w:p>
    <w:p w:rsidR="00E07555" w:rsidRPr="00050B4B" w:rsidRDefault="00E07555" w:rsidP="00BF5A96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shape id="_x0000_s1047" type="#_x0000_t62" style="position:absolute;margin-left:45.4pt;margin-top:-26.6pt;width:177pt;height:41.25pt;z-index:251668480" adj="-1672,18458">
            <v:textbox>
              <w:txbxContent>
                <w:p w:rsidR="00E07555" w:rsidRDefault="00E07555">
                  <w:r>
                    <w:t>Annemin yaptığı yemeğe herkes bayılır.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_x0000_s1048" style="position:absolute;margin-left:-13.5pt;margin-top:-2.6pt;width:3.55pt;height:718.5pt;flip:x;z-index:251667456"/>
        </w:pict>
      </w:r>
      <w:r w:rsidRPr="00AA003A">
        <w:rPr>
          <w:rFonts w:ascii="Times New Roman" w:hAnsi="Times New Roman"/>
          <w:b/>
          <w:color w:val="FF0000"/>
          <w:sz w:val="24"/>
          <w:szCs w:val="24"/>
        </w:rPr>
        <w:t>13.</w:t>
      </w:r>
      <w:r w:rsidRPr="00AA003A">
        <w:rPr>
          <w:rFonts w:ascii="Arial" w:hAnsi="Arial" w:cs="Arial"/>
          <w:color w:val="000000"/>
        </w:rPr>
        <w:t xml:space="preserve"> </w:t>
      </w:r>
      <w:hyperlink r:id="rId21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Resim 25" o:spid="_x0000_i1032" type="#_x0000_t75" alt="http://t2.gstatic.com/images?q=tbn:EF8au42FqPQulM:http://www.cumhuriyet.com.tr/medya.php%3Fmn%3D26673" href="http://www.google.com.tr/imgres?imgurl=http://www.cumhuriyet.com.tr/medya.php?mn=26673&amp;imgrefurl=http://www.cumhuriyet.com.tr/?im=yhs&amp;hn=68752&amp;usg=__NeXW-u8Lj4OXceCUCi7meyyG2pw=&amp;h=309&amp;w=300&amp;sz=42&amp;hl=tr&amp;start=18&amp;zoom=1&amp;um=1&amp;itbs=1&amp;tbnid=EF8au42FqPQulM:&amp;tbnh=117&amp;tbnw=114&amp;prev=/images?q=s%C3%BCnger+bob+ve+sevgilisi&amp;tbnid=xXmVZqqA4QwakM:&amp;tbnh=0&amp;tbnw=0&amp;um=1&amp;hl=tr&amp;tbs=isch" style="width:21pt;height:21.75pt;visibility:visible" o:button="t">
              <v:fill o:detectmouseclick="t"/>
              <v:imagedata r:id="rId22" o:title=""/>
            </v:shape>
          </w:pict>
        </w:r>
      </w:hyperlink>
    </w:p>
    <w:p w:rsidR="00E07555" w:rsidRPr="00235FE4" w:rsidRDefault="00E07555" w:rsidP="00BF5A96">
      <w:pPr>
        <w:rPr>
          <w:rFonts w:ascii="Times New Roman" w:hAnsi="Times New Roman"/>
        </w:rPr>
      </w:pPr>
      <w:r w:rsidRPr="00235FE4">
        <w:rPr>
          <w:rFonts w:ascii="Times New Roman" w:hAnsi="Times New Roman"/>
        </w:rPr>
        <w:t>Sünger Bob’un tümcesinde hangi sözcük mecaz anlamda kullanılmıştır?</w:t>
      </w:r>
    </w:p>
    <w:p w:rsidR="00E07555" w:rsidRPr="00235FE4" w:rsidRDefault="00E07555" w:rsidP="00BF5A96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49" style="position:absolute;margin-left:-9.95pt;margin-top:15.15pt;width:264.6pt;height:3.55pt;flip:y;z-index:251658240"/>
        </w:pict>
      </w:r>
      <w:r>
        <w:rPr>
          <w:rFonts w:ascii="Times New Roman" w:hAnsi="Times New Roman"/>
          <w:color w:val="FF0000"/>
          <w:sz w:val="24"/>
          <w:szCs w:val="24"/>
        </w:rPr>
        <w:t>A.</w:t>
      </w:r>
      <w:r>
        <w:rPr>
          <w:rFonts w:ascii="Times New Roman" w:hAnsi="Times New Roman"/>
          <w:sz w:val="24"/>
          <w:szCs w:val="24"/>
        </w:rPr>
        <w:t xml:space="preserve">yapmak  </w:t>
      </w:r>
      <w:r w:rsidRPr="00235FE4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.yemek </w:t>
      </w:r>
      <w:r w:rsidRPr="00235FE4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.bayılmak  </w:t>
      </w:r>
      <w:r w:rsidRPr="00235FE4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.herkes</w:t>
      </w:r>
    </w:p>
    <w:p w:rsidR="00E07555" w:rsidRDefault="00E07555" w:rsidP="00BF5A96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50" type="#_x0000_t62" style="position:absolute;margin-left:45.4pt;margin-top:.5pt;width:203.25pt;height:39pt;z-index:251657216" adj="-739,5982">
            <v:textbox>
              <w:txbxContent>
                <w:p w:rsidR="00E07555" w:rsidRPr="00072C42" w:rsidRDefault="00E07555">
                  <w:pPr>
                    <w:rPr>
                      <w:sz w:val="20"/>
                      <w:szCs w:val="20"/>
                    </w:rPr>
                  </w:pPr>
                  <w:r w:rsidRPr="00072C42">
                    <w:rPr>
                      <w:sz w:val="20"/>
                      <w:szCs w:val="20"/>
                    </w:rPr>
                    <w:t>“ağır” sözcüğü aşağıdaki tümcelerin hangi</w:t>
                  </w:r>
                  <w:r>
                    <w:rPr>
                      <w:sz w:val="20"/>
                      <w:szCs w:val="20"/>
                    </w:rPr>
                    <w:t xml:space="preserve">- </w:t>
                  </w:r>
                  <w:r w:rsidRPr="00072C42">
                    <w:rPr>
                      <w:sz w:val="20"/>
                      <w:szCs w:val="20"/>
                    </w:rPr>
                    <w:t xml:space="preserve">sinde mecaz anlamda </w:t>
                  </w:r>
                  <w:r w:rsidRPr="00072C42">
                    <w:rPr>
                      <w:b/>
                      <w:sz w:val="20"/>
                      <w:szCs w:val="20"/>
                      <w:u w:val="single"/>
                    </w:rPr>
                    <w:t>kullanılmamıştır?</w:t>
                  </w:r>
                  <w:r w:rsidRPr="00072C42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shape>
        </w:pict>
      </w:r>
      <w:r w:rsidRPr="00052878">
        <w:rPr>
          <w:rFonts w:ascii="Times New Roman" w:hAnsi="Times New Roman"/>
          <w:b/>
          <w:color w:val="FF0000"/>
          <w:sz w:val="24"/>
          <w:szCs w:val="24"/>
        </w:rPr>
        <w:t>14.</w:t>
      </w:r>
      <w:r w:rsidRPr="00052878">
        <w:rPr>
          <w:rFonts w:ascii="Arial" w:hAnsi="Arial" w:cs="Arial"/>
          <w:color w:val="000000"/>
        </w:rPr>
        <w:t xml:space="preserve"> </w:t>
      </w:r>
      <w:hyperlink r:id="rId23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ipfUvTibC047Vhx-M:" o:spid="_x0000_i1033" type="#_x0000_t75" alt="http://t2.gstatic.com/images?q=tbn:UvTibC047Vhx-M:http://www.facebook.com/profile/pic.php%3Foid%3DAAAAAQAQEqK-YeigTQ-kIW6E8ZdSLQAAAArcV2VeyEokbBzLHIYx3IJv%26size%3Dnormal" href="http://www.google.com.tr/imgres?imgurl=http://www.facebook.com/profile/pic.php?oid=AAAAAQAQEqK-YeigTQ-kIW6E8ZdSLQAAAArcV2VeyEokbBzLHIYx3IJv&amp;size=normal&amp;imgrefurl=http://www.facebook.com/people/Patrick-Tong/1626047523&amp;usg=__Tc7gVui40MnwhUkzVrZjHxDEVWU=&amp;h=275&amp;w=200&amp;sz=12&amp;hl=tr&amp;start=4&amp;zoom=1&amp;um=1&amp;itbs=1&amp;tbnid=UvTibC047Vhx-M:&amp;tbnh=114&amp;tbnw=83&amp;prev=/images?q=patrick&amp;tbnid=HSuoEFNe3Ac7YM:&amp;tbnh=0&amp;tbnw=0&amp;um=1&amp;hl=tr&amp;sa=X&amp;imgtype=i_similar&amp;tbs=isch" style="width:21.75pt;height:30pt;flip:x;visibility:visible" o:button="t">
              <v:fill o:detectmouseclick="t"/>
              <v:imagedata r:id="rId24" o:title=""/>
            </v:shape>
          </w:pict>
        </w:r>
      </w:hyperlink>
    </w:p>
    <w:p w:rsidR="00E07555" w:rsidRPr="00052878" w:rsidRDefault="00E07555" w:rsidP="00052878">
      <w:pPr>
        <w:rPr>
          <w:rFonts w:ascii="Times New Roman" w:hAnsi="Times New Roman"/>
          <w:sz w:val="24"/>
          <w:szCs w:val="24"/>
        </w:rPr>
      </w:pPr>
      <w:r w:rsidRPr="00052878">
        <w:rPr>
          <w:rFonts w:ascii="Times New Roman" w:hAnsi="Times New Roman"/>
          <w:color w:val="FF0000"/>
          <w:sz w:val="24"/>
          <w:szCs w:val="24"/>
        </w:rPr>
        <w:t>A</w:t>
      </w:r>
      <w:r w:rsidRPr="00052878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Mutfağa girince ağır bir koku duydum.</w:t>
      </w:r>
    </w:p>
    <w:p w:rsidR="00E07555" w:rsidRDefault="00E07555" w:rsidP="000528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 w:rsidRPr="00052878">
        <w:rPr>
          <w:rFonts w:ascii="Times New Roman" w:hAnsi="Times New Roman"/>
          <w:color w:val="FF0000"/>
          <w:sz w:val="24"/>
          <w:szCs w:val="24"/>
        </w:rPr>
        <w:t>B.</w:t>
      </w:r>
      <w:r>
        <w:rPr>
          <w:rFonts w:ascii="Times New Roman" w:hAnsi="Times New Roman"/>
          <w:sz w:val="24"/>
          <w:szCs w:val="24"/>
        </w:rPr>
        <w:t>Arkadaşına çok ağır sözler etti.</w:t>
      </w:r>
    </w:p>
    <w:p w:rsidR="00E07555" w:rsidRPr="00052878" w:rsidRDefault="00E07555" w:rsidP="00052878">
      <w:pPr>
        <w:spacing w:line="36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Times New Roman" w:hAnsi="Times New Roman"/>
          <w:color w:val="FF0000"/>
          <w:sz w:val="24"/>
          <w:szCs w:val="24"/>
        </w:rPr>
        <w:t>C.</w:t>
      </w:r>
      <w:r>
        <w:rPr>
          <w:rFonts w:ascii="Times New Roman" w:hAnsi="Times New Roman"/>
          <w:sz w:val="24"/>
          <w:szCs w:val="24"/>
        </w:rPr>
        <w:t>Bu akşam ağır misafirler gelecek bize.</w:t>
      </w:r>
    </w:p>
    <w:p w:rsidR="00E07555" w:rsidRDefault="00E07555" w:rsidP="00052878">
      <w:pPr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1" style="position:absolute;margin-left:-9.95pt;margin-top:16.9pt;width:264.6pt;height:3.55pt;flip:y;z-index:251669504"/>
        </w:pict>
      </w:r>
      <w:r w:rsidRPr="0005287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.Çantası o kadar ağırdı ki taşıyamıyordu.</w:t>
      </w:r>
    </w:p>
    <w:p w:rsidR="00E07555" w:rsidRDefault="00E07555" w:rsidP="00052878">
      <w:pPr>
        <w:rPr>
          <w:rFonts w:ascii="Times New Roman" w:hAnsi="Times New Roman"/>
          <w:b/>
          <w:color w:val="FF0000"/>
          <w:sz w:val="24"/>
          <w:szCs w:val="24"/>
        </w:rPr>
      </w:pPr>
      <w:r>
        <w:rPr>
          <w:noProof/>
          <w:lang w:eastAsia="tr-TR"/>
        </w:rPr>
        <w:pict>
          <v:shape id="_x0000_s1052" type="#_x0000_t62" style="position:absolute;margin-left:59.65pt;margin-top:3.9pt;width:189pt;height:41.9pt;z-index:251659264" adj="-1457,5800">
            <v:textbox>
              <w:txbxContent>
                <w:p w:rsidR="00E07555" w:rsidRDefault="00E07555">
                  <w:r>
                    <w:t>Aşağıdaki deyimlerden hangisi “çok kızmak, sinirlenmek” anlamındadır?</w:t>
                  </w:r>
                </w:p>
              </w:txbxContent>
            </v:textbox>
          </v:shape>
        </w:pict>
      </w:r>
      <w:r w:rsidRPr="00052878">
        <w:rPr>
          <w:rFonts w:ascii="Times New Roman" w:hAnsi="Times New Roman"/>
          <w:b/>
          <w:color w:val="FF0000"/>
          <w:sz w:val="24"/>
          <w:szCs w:val="24"/>
        </w:rPr>
        <w:t>15.</w:t>
      </w:r>
      <w:hyperlink r:id="rId25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ipfMhq9bVj859oxUM:" o:spid="_x0000_i1034" type="#_x0000_t75" alt="http://t1.gstatic.com/images?q=tbn:Mhq9bVj859oxUM:http://spongebob-plankton.tripod.com/plankton_nemesis.jpg" href="http://www.google.com.tr/imgres?imgurl=http://spongebob-plankton.tripod.com/plankton_nemesis.jpg&amp;imgrefurl=http://spongebob-plankton.tripod.com/index.htm&amp;usg=__SZ33ZRxw8P4cHly7ork6CYqOSnU=&amp;h=200&amp;w=260&amp;sz=9&amp;hl=tr&amp;start=112&amp;zoom=1&amp;um=1&amp;itbs=1&amp;tbnid=Mhq9bVj859oxUM:&amp;tbnh=86&amp;tbnw=112&amp;prev=/images?q=bay+yenge%C3%A7&amp;start=100&amp;tbnid=8Xww6Izsp5Hr6M:&amp;tbnh=0&amp;tbnw=0&amp;um=1&amp;hl=tr&amp;sa=N&amp;imgtype=i_similar&amp;ndsp=20&amp;tbs=isch" style="width:40.5pt;height:30.75pt;visibility:visible" o:button="t">
              <v:fill o:detectmouseclick="t"/>
              <v:imagedata r:id="rId26" o:title=""/>
            </v:shape>
          </w:pict>
        </w:r>
      </w:hyperlink>
    </w:p>
    <w:p w:rsidR="00E07555" w:rsidRDefault="00E07555" w:rsidP="00052878">
      <w:pPr>
        <w:rPr>
          <w:rFonts w:ascii="Times New Roman" w:hAnsi="Times New Roman"/>
          <w:b/>
          <w:color w:val="FF0000"/>
          <w:sz w:val="24"/>
          <w:szCs w:val="24"/>
        </w:rPr>
      </w:pPr>
    </w:p>
    <w:p w:rsidR="00E07555" w:rsidRDefault="00E07555" w:rsidP="00052878">
      <w:pPr>
        <w:rPr>
          <w:rFonts w:ascii="Times New Roman" w:hAnsi="Times New Roman"/>
          <w:color w:val="000000"/>
          <w:sz w:val="24"/>
          <w:szCs w:val="24"/>
        </w:rPr>
      </w:pPr>
      <w:r w:rsidRPr="00D975DA">
        <w:rPr>
          <w:rFonts w:ascii="Times New Roman" w:hAnsi="Times New Roman"/>
          <w:color w:val="FF0000"/>
          <w:sz w:val="24"/>
          <w:szCs w:val="24"/>
        </w:rPr>
        <w:t>A</w:t>
      </w:r>
      <w:r w:rsidRPr="00D975DA">
        <w:rPr>
          <w:rFonts w:ascii="Times New Roman" w:hAnsi="Times New Roman"/>
          <w:color w:val="000000"/>
          <w:sz w:val="24"/>
          <w:szCs w:val="24"/>
        </w:rPr>
        <w:t>.</w:t>
      </w:r>
      <w:r>
        <w:rPr>
          <w:rFonts w:ascii="Times New Roman" w:hAnsi="Times New Roman"/>
          <w:color w:val="000000"/>
          <w:sz w:val="24"/>
          <w:szCs w:val="24"/>
        </w:rPr>
        <w:t xml:space="preserve">barut kesilmek        </w:t>
      </w:r>
      <w:r w:rsidRPr="00621308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color w:val="000000"/>
          <w:sz w:val="24"/>
          <w:szCs w:val="24"/>
        </w:rPr>
        <w:t>.yüzü sararmak</w:t>
      </w:r>
    </w:p>
    <w:p w:rsidR="00E07555" w:rsidRDefault="00E07555" w:rsidP="00052878">
      <w:pPr>
        <w:rPr>
          <w:rFonts w:ascii="Times New Roman" w:hAnsi="Times New Roman"/>
          <w:color w:val="000000"/>
          <w:sz w:val="24"/>
          <w:szCs w:val="24"/>
        </w:rPr>
      </w:pPr>
      <w:r>
        <w:rPr>
          <w:noProof/>
          <w:lang w:eastAsia="tr-TR"/>
        </w:rPr>
        <w:pict>
          <v:rect id="_x0000_s1053" style="position:absolute;margin-left:-9.95pt;margin-top:16.8pt;width:264.6pt;height:3.55pt;flip:y;z-index:251670528"/>
        </w:pict>
      </w:r>
      <w:r w:rsidRPr="00621308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color w:val="000000"/>
          <w:sz w:val="24"/>
          <w:szCs w:val="24"/>
        </w:rPr>
        <w:t xml:space="preserve">.eteği tutuşmak        </w:t>
      </w:r>
      <w:r w:rsidRPr="00621308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color w:val="000000"/>
          <w:sz w:val="24"/>
          <w:szCs w:val="24"/>
        </w:rPr>
        <w:t>.sabır taşı çatlamak</w:t>
      </w:r>
    </w:p>
    <w:p w:rsidR="00E07555" w:rsidRDefault="00E07555" w:rsidP="00052878">
      <w:pPr>
        <w:rPr>
          <w:rFonts w:ascii="Arial" w:hAnsi="Arial" w:cs="Arial"/>
          <w:color w:val="000000"/>
        </w:rPr>
      </w:pPr>
      <w:r>
        <w:rPr>
          <w:noProof/>
          <w:lang w:eastAsia="tr-TR"/>
        </w:rPr>
        <w:pict>
          <v:shape id="_x0000_s1054" type="#_x0000_t62" style="position:absolute;margin-left:51.4pt;margin-top:2.65pt;width:197.25pt;height:39.3pt;z-index:251660288" adj="-1664,8244">
            <v:textbox>
              <w:txbxContent>
                <w:p w:rsidR="00E07555" w:rsidRDefault="00E07555">
                  <w:r>
                    <w:t>Küçük kız, el arabasına binmiş, neredeyse aşağı düşecekti.</w:t>
                  </w:r>
                </w:p>
              </w:txbxContent>
            </v:textbox>
          </v:shape>
        </w:pict>
      </w:r>
      <w:r w:rsidRPr="00D975DA">
        <w:rPr>
          <w:rFonts w:ascii="Times New Roman" w:hAnsi="Times New Roman"/>
          <w:b/>
          <w:color w:val="FF0000"/>
          <w:sz w:val="24"/>
          <w:szCs w:val="24"/>
        </w:rPr>
        <w:t>16.</w:t>
      </w:r>
      <w:r w:rsidRPr="00D975DA">
        <w:rPr>
          <w:rFonts w:ascii="Arial" w:hAnsi="Arial" w:cs="Arial"/>
          <w:color w:val="000000"/>
        </w:rPr>
        <w:t xml:space="preserve"> </w:t>
      </w:r>
      <w:hyperlink r:id="rId27" w:history="1">
        <w:r w:rsidRPr="006835FD">
          <w:rPr>
            <w:rFonts w:ascii="Arial" w:hAnsi="Arial" w:cs="Arial"/>
            <w:noProof/>
            <w:color w:val="0000FF"/>
            <w:lang w:eastAsia="tr-TR"/>
          </w:rPr>
          <w:pict>
            <v:shape id="ipfktcU5KKihVOgwM:" o:spid="_x0000_i1035" type="#_x0000_t75" alt="http://t0.gstatic.com/images?q=tbn:ktcU5KKihVOgwM:http://upload3.postimage.org/381642/Y03T4TCA0GRARZCA5IB7QRCA8I99C3CA1976XDCAQDG2BKCA.jpg" href="http://www.google.com.tr/imgres?imgurl=http://upload3.postimage.org/381642/Y03T4TCA0GRARZCA5IB7QRCA8I99C3CA1976XDCAQDG2BKCA.jpg&amp;imgrefurl=http://www.hagayret.net/viewtopic.php?t=20927-sunger-bob-spongebob-squarepants&amp;usg=__G4mkO_4DefKR0E4_ccvdB5t3DMI=&amp;h=107&amp;w=89&amp;sz=3&amp;hl=tr&amp;start=5&amp;zoom=1&amp;um=1&amp;itbs=1&amp;tbnid=ktcU5KKihVOgwM:&amp;tbnh=85&amp;tbnw=71&amp;prev=/images?q=bay+yenge%C3%A7in+k%C4%B1z%C4%B1&amp;tbnid=8Xww6Izsp5Hr6M:&amp;tbnh=0&amp;tbnw=0&amp;um=1&amp;hl=tr&amp;tbs=isch" style="width:27pt;height:32.25pt;visibility:visible" o:button="t">
              <v:fill o:detectmouseclick="t"/>
              <v:imagedata r:id="rId28" o:title=""/>
            </v:shape>
          </w:pict>
        </w:r>
      </w:hyperlink>
    </w:p>
    <w:p w:rsidR="00E07555" w:rsidRPr="007416B6" w:rsidRDefault="00E07555" w:rsidP="00050B4B">
      <w:pPr>
        <w:spacing w:line="360" w:lineRule="auto"/>
        <w:ind w:firstLine="708"/>
        <w:jc w:val="both"/>
        <w:rPr>
          <w:rFonts w:ascii="Times New Roman" w:hAnsi="Times New Roman"/>
        </w:rPr>
      </w:pPr>
      <w:r w:rsidRPr="007416B6">
        <w:rPr>
          <w:rFonts w:ascii="Times New Roman" w:hAnsi="Times New Roman"/>
        </w:rPr>
        <w:t>Yukarıdaki tümcede kaç tane sesteş kelime vardır?</w:t>
      </w:r>
    </w:p>
    <w:p w:rsidR="00E07555" w:rsidRDefault="00E07555" w:rsidP="00534539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tr-TR"/>
        </w:rPr>
        <w:pict>
          <v:rect id="_x0000_s1055" style="position:absolute;left:0;text-align:left;margin-left:-9.95pt;margin-top:18.15pt;width:264.6pt;height:3.55pt;flip:y;z-index:251671552"/>
        </w:pict>
      </w:r>
      <w:r w:rsidRPr="00534539">
        <w:rPr>
          <w:rFonts w:ascii="Times New Roman" w:hAnsi="Times New Roman"/>
          <w:color w:val="FF0000"/>
          <w:sz w:val="24"/>
          <w:szCs w:val="24"/>
        </w:rPr>
        <w:t>A</w:t>
      </w:r>
      <w:r>
        <w:rPr>
          <w:rFonts w:ascii="Times New Roman" w:hAnsi="Times New Roman"/>
          <w:sz w:val="24"/>
          <w:szCs w:val="24"/>
        </w:rPr>
        <w:t xml:space="preserve">.4                 </w:t>
      </w:r>
      <w:r w:rsidRPr="00534539">
        <w:rPr>
          <w:rFonts w:ascii="Times New Roman" w:hAnsi="Times New Roman"/>
          <w:color w:val="FF0000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 xml:space="preserve">.3              </w:t>
      </w:r>
      <w:r w:rsidRPr="00534539">
        <w:rPr>
          <w:rFonts w:ascii="Times New Roman" w:hAnsi="Times New Roman"/>
          <w:color w:val="FF0000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.5              </w:t>
      </w:r>
      <w:r w:rsidRPr="00534539">
        <w:rPr>
          <w:rFonts w:ascii="Times New Roman" w:hAnsi="Times New Roman"/>
          <w:color w:val="FF0000"/>
          <w:sz w:val="24"/>
          <w:szCs w:val="24"/>
        </w:rPr>
        <w:t>D</w:t>
      </w:r>
      <w:r>
        <w:rPr>
          <w:rFonts w:ascii="Times New Roman" w:hAnsi="Times New Roman"/>
          <w:sz w:val="24"/>
          <w:szCs w:val="24"/>
        </w:rPr>
        <w:t>.6</w:t>
      </w:r>
    </w:p>
    <w:p w:rsidR="00E07555" w:rsidRDefault="00E07555" w:rsidP="00534539">
      <w:pPr>
        <w:spacing w:line="360" w:lineRule="auto"/>
        <w:jc w:val="both"/>
        <w:rPr>
          <w:rFonts w:ascii="Times New Roman" w:hAnsi="Times New Roman"/>
          <w:noProof/>
          <w:color w:val="FF0000"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_x0000_s1056" type="#_x0000_t62" style="position:absolute;left:0;text-align:left;margin-left:16.15pt;margin-top:.1pt;width:206.25pt;height:43.85pt;z-index:251673600" adj="22480,6699">
            <v:textbox>
              <w:txbxContent>
                <w:p w:rsidR="00E07555" w:rsidRDefault="00E07555">
                  <w:r>
                    <w:t>“ince” sözcüğü hangi tümcede mecaz anlamda kullanılmamıştır arkadaşlar?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57" type="#_x0000_t75" style="position:absolute;left:0;text-align:left;margin-left:226.15pt;margin-top:.2pt;width:21.75pt;height:27.75pt;z-index:-251643904;visibility:visible">
            <v:imagedata r:id="rId5" o:title=""/>
          </v:shape>
        </w:pict>
      </w:r>
      <w:r w:rsidRPr="007416B6">
        <w:rPr>
          <w:rFonts w:ascii="Times New Roman" w:hAnsi="Times New Roman"/>
          <w:b/>
          <w:color w:val="FF0000"/>
          <w:sz w:val="24"/>
          <w:szCs w:val="24"/>
        </w:rPr>
        <w:t>17.</w:t>
      </w:r>
      <w:r w:rsidRPr="007416B6">
        <w:rPr>
          <w:rFonts w:ascii="Times New Roman" w:hAnsi="Times New Roman"/>
          <w:noProof/>
          <w:color w:val="FF0000"/>
          <w:sz w:val="24"/>
          <w:szCs w:val="24"/>
          <w:lang w:eastAsia="tr-TR"/>
        </w:rPr>
        <w:t xml:space="preserve"> </w:t>
      </w:r>
    </w:p>
    <w:p w:rsidR="00E07555" w:rsidRDefault="00E07555" w:rsidP="00534539">
      <w:pPr>
        <w:spacing w:line="360" w:lineRule="auto"/>
        <w:jc w:val="both"/>
        <w:rPr>
          <w:rFonts w:ascii="Times New Roman" w:hAnsi="Times New Roman"/>
          <w:noProof/>
          <w:color w:val="FF0000"/>
          <w:sz w:val="24"/>
          <w:szCs w:val="24"/>
          <w:lang w:eastAsia="tr-TR"/>
        </w:rPr>
      </w:pPr>
    </w:p>
    <w:p w:rsidR="00E07555" w:rsidRPr="007416B6" w:rsidRDefault="00E07555" w:rsidP="00534539">
      <w:pPr>
        <w:spacing w:line="360" w:lineRule="auto"/>
        <w:jc w:val="both"/>
        <w:rPr>
          <w:rFonts w:ascii="Times New Roman" w:hAnsi="Times New Roman"/>
          <w:noProof/>
          <w:lang w:eastAsia="tr-TR"/>
        </w:rPr>
      </w:pPr>
      <w:r w:rsidRPr="007416B6">
        <w:rPr>
          <w:rFonts w:ascii="Times New Roman" w:hAnsi="Times New Roman"/>
          <w:noProof/>
          <w:color w:val="FF0000"/>
          <w:lang w:eastAsia="tr-TR"/>
        </w:rPr>
        <w:t>A.</w:t>
      </w:r>
      <w:r w:rsidRPr="007416B6">
        <w:rPr>
          <w:rFonts w:ascii="Times New Roman" w:hAnsi="Times New Roman"/>
          <w:noProof/>
          <w:lang w:eastAsia="tr-TR"/>
        </w:rPr>
        <w:t>Ekmeği ince ince kesip masaya koydu.</w:t>
      </w:r>
    </w:p>
    <w:p w:rsidR="00E07555" w:rsidRPr="007416B6" w:rsidRDefault="00E07555" w:rsidP="00534539">
      <w:pPr>
        <w:spacing w:line="360" w:lineRule="auto"/>
        <w:jc w:val="both"/>
        <w:rPr>
          <w:rFonts w:ascii="Times New Roman" w:hAnsi="Times New Roman"/>
          <w:noProof/>
          <w:lang w:eastAsia="tr-TR"/>
        </w:rPr>
      </w:pPr>
      <w:r w:rsidRPr="007416B6">
        <w:rPr>
          <w:rFonts w:ascii="Times New Roman" w:hAnsi="Times New Roman"/>
          <w:noProof/>
          <w:color w:val="FF0000"/>
          <w:lang w:eastAsia="tr-TR"/>
        </w:rPr>
        <w:t>B</w:t>
      </w:r>
      <w:r w:rsidRPr="007416B6">
        <w:rPr>
          <w:rFonts w:ascii="Times New Roman" w:hAnsi="Times New Roman"/>
          <w:noProof/>
          <w:lang w:eastAsia="tr-TR"/>
        </w:rPr>
        <w:t>.Çocuğun çok ince bir sesi vardı.</w:t>
      </w:r>
    </w:p>
    <w:p w:rsidR="00E07555" w:rsidRPr="007416B6" w:rsidRDefault="00E07555" w:rsidP="00534539">
      <w:pPr>
        <w:spacing w:line="360" w:lineRule="auto"/>
        <w:jc w:val="both"/>
        <w:rPr>
          <w:rFonts w:ascii="Times New Roman" w:hAnsi="Times New Roman"/>
          <w:noProof/>
          <w:lang w:eastAsia="tr-TR"/>
        </w:rPr>
      </w:pPr>
      <w:r w:rsidRPr="007416B6">
        <w:rPr>
          <w:rFonts w:ascii="Times New Roman" w:hAnsi="Times New Roman"/>
          <w:noProof/>
          <w:color w:val="FF0000"/>
          <w:lang w:eastAsia="tr-TR"/>
        </w:rPr>
        <w:t>C</w:t>
      </w:r>
      <w:r w:rsidRPr="007416B6">
        <w:rPr>
          <w:rFonts w:ascii="Times New Roman" w:hAnsi="Times New Roman"/>
          <w:noProof/>
          <w:lang w:eastAsia="tr-TR"/>
        </w:rPr>
        <w:t>.Bu yaptığın ince bir davranıştı Ali.</w:t>
      </w:r>
    </w:p>
    <w:p w:rsidR="00E07555" w:rsidRDefault="00E07555" w:rsidP="00534539">
      <w:pPr>
        <w:spacing w:line="360" w:lineRule="auto"/>
        <w:jc w:val="both"/>
        <w:rPr>
          <w:rFonts w:ascii="Times New Roman" w:hAnsi="Times New Roman"/>
          <w:noProof/>
          <w:lang w:eastAsia="tr-TR"/>
        </w:rPr>
      </w:pPr>
      <w:r w:rsidRPr="007416B6">
        <w:rPr>
          <w:rFonts w:ascii="Times New Roman" w:hAnsi="Times New Roman"/>
          <w:noProof/>
          <w:color w:val="FF0000"/>
          <w:lang w:eastAsia="tr-TR"/>
        </w:rPr>
        <w:t>D</w:t>
      </w:r>
      <w:r w:rsidRPr="007416B6">
        <w:rPr>
          <w:rFonts w:ascii="Times New Roman" w:hAnsi="Times New Roman"/>
          <w:noProof/>
          <w:lang w:eastAsia="tr-TR"/>
        </w:rPr>
        <w:t>.Kalbimde ince bir sızım var.</w:t>
      </w:r>
    </w:p>
    <w:p w:rsidR="00E07555" w:rsidRDefault="00E07555" w:rsidP="00E90F3F">
      <w:pPr>
        <w:pStyle w:val="ListeParagraf"/>
        <w:spacing w:after="0"/>
        <w:rPr>
          <w:rFonts w:ascii="Times New Roman" w:hAnsi="Times New Roman"/>
        </w:rPr>
      </w:pPr>
      <w:hyperlink r:id="rId29" w:history="1">
        <w:r>
          <w:rPr>
            <w:rStyle w:val="Hyperlink"/>
            <w:rFonts w:ascii="Times New Roman" w:hAnsi="Times New Roman"/>
          </w:rPr>
          <w:t>www.sorubak.com</w:t>
        </w:r>
      </w:hyperlink>
      <w:r>
        <w:rPr>
          <w:rFonts w:ascii="Times New Roman" w:hAnsi="Times New Roman"/>
        </w:rPr>
        <w:t xml:space="preserve"> </w:t>
      </w:r>
    </w:p>
    <w:p w:rsidR="00E07555" w:rsidRPr="007416B6" w:rsidRDefault="00E07555" w:rsidP="00534539">
      <w:pPr>
        <w:spacing w:line="360" w:lineRule="auto"/>
        <w:jc w:val="both"/>
        <w:rPr>
          <w:rFonts w:ascii="Times New Roman" w:hAnsi="Times New Roman"/>
          <w:noProof/>
          <w:lang w:eastAsia="tr-TR"/>
        </w:rPr>
      </w:pPr>
    </w:p>
    <w:p w:rsidR="00E07555" w:rsidRDefault="00E07555" w:rsidP="00534539">
      <w:pPr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07555" w:rsidRDefault="00E07555" w:rsidP="00534539">
      <w:pPr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E07555" w:rsidRPr="007416B6" w:rsidRDefault="00E07555" w:rsidP="00534539">
      <w:pPr>
        <w:spacing w:line="360" w:lineRule="auto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sectPr w:rsidR="00E07555" w:rsidRPr="007416B6" w:rsidSect="00A163A1">
      <w:pgSz w:w="11906" w:h="16838"/>
      <w:pgMar w:top="1417" w:right="1417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B6931"/>
    <w:multiLevelType w:val="hybridMultilevel"/>
    <w:tmpl w:val="B6FA2A7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2B72E53"/>
    <w:multiLevelType w:val="hybridMultilevel"/>
    <w:tmpl w:val="1D0252C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6E72BB5"/>
    <w:multiLevelType w:val="hybridMultilevel"/>
    <w:tmpl w:val="25825C84"/>
    <w:lvl w:ilvl="0" w:tplc="55B0927C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83862"/>
    <w:multiLevelType w:val="hybridMultilevel"/>
    <w:tmpl w:val="29EC8616"/>
    <w:lvl w:ilvl="0" w:tplc="4984B506">
      <w:start w:val="1"/>
      <w:numFmt w:val="bullet"/>
      <w:lvlText w:val="-"/>
      <w:lvlJc w:val="left"/>
      <w:pPr>
        <w:ind w:left="39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4">
    <w:nsid w:val="69E12D2C"/>
    <w:multiLevelType w:val="hybridMultilevel"/>
    <w:tmpl w:val="661A4866"/>
    <w:lvl w:ilvl="0" w:tplc="4E822428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B2226A0"/>
    <w:multiLevelType w:val="hybridMultilevel"/>
    <w:tmpl w:val="F89C1B00"/>
    <w:lvl w:ilvl="0" w:tplc="105CEF90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63A1"/>
    <w:rsid w:val="00050B4B"/>
    <w:rsid w:val="00052878"/>
    <w:rsid w:val="00072C42"/>
    <w:rsid w:val="0017372C"/>
    <w:rsid w:val="001A5611"/>
    <w:rsid w:val="001F487A"/>
    <w:rsid w:val="00235FE4"/>
    <w:rsid w:val="0024572C"/>
    <w:rsid w:val="002F2BB1"/>
    <w:rsid w:val="003253A4"/>
    <w:rsid w:val="00337CF1"/>
    <w:rsid w:val="003B3399"/>
    <w:rsid w:val="004B581E"/>
    <w:rsid w:val="00534539"/>
    <w:rsid w:val="00581F59"/>
    <w:rsid w:val="005C5C49"/>
    <w:rsid w:val="0060107C"/>
    <w:rsid w:val="00621308"/>
    <w:rsid w:val="00637C91"/>
    <w:rsid w:val="006415CA"/>
    <w:rsid w:val="006835FD"/>
    <w:rsid w:val="006A05B8"/>
    <w:rsid w:val="006A18BB"/>
    <w:rsid w:val="006B684C"/>
    <w:rsid w:val="006C0317"/>
    <w:rsid w:val="007416B6"/>
    <w:rsid w:val="008800F3"/>
    <w:rsid w:val="009C73DF"/>
    <w:rsid w:val="00A163A1"/>
    <w:rsid w:val="00A27AAA"/>
    <w:rsid w:val="00A62037"/>
    <w:rsid w:val="00AA003A"/>
    <w:rsid w:val="00AA58B2"/>
    <w:rsid w:val="00AF04C2"/>
    <w:rsid w:val="00B068ED"/>
    <w:rsid w:val="00B06AC7"/>
    <w:rsid w:val="00B85085"/>
    <w:rsid w:val="00BA3EC0"/>
    <w:rsid w:val="00BF5A96"/>
    <w:rsid w:val="00C076C9"/>
    <w:rsid w:val="00C168CD"/>
    <w:rsid w:val="00CE2EB9"/>
    <w:rsid w:val="00D1162B"/>
    <w:rsid w:val="00D41082"/>
    <w:rsid w:val="00D55488"/>
    <w:rsid w:val="00D975DA"/>
    <w:rsid w:val="00DA2F9A"/>
    <w:rsid w:val="00DF7081"/>
    <w:rsid w:val="00E07555"/>
    <w:rsid w:val="00E369B3"/>
    <w:rsid w:val="00E90F3F"/>
    <w:rsid w:val="00F119A7"/>
    <w:rsid w:val="00F252BA"/>
    <w:rsid w:val="00F450EF"/>
    <w:rsid w:val="00FB0624"/>
    <w:rsid w:val="00FC37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37CF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737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7372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BF5A96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E90F3F"/>
    <w:rPr>
      <w:rFonts w:cs="Times New Roman"/>
      <w:color w:val="0000FF"/>
      <w:u w:val="single"/>
    </w:rPr>
  </w:style>
  <w:style w:type="paragraph" w:customStyle="1" w:styleId="ListeParagraf">
    <w:name w:val="Liste Paragraf"/>
    <w:basedOn w:val="Normal"/>
    <w:uiPriority w:val="99"/>
    <w:rsid w:val="00E90F3F"/>
    <w:pPr>
      <w:ind w:left="720"/>
      <w:contextualSpacing/>
    </w:pPr>
    <w:rPr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5672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www.google.com.tr/imgres?imgurl=http://www.itusozluk.com/img.php/2496cc818e310222726d5493509ca4671100/patrick+star&amp;imgrefurl=http://www.itusozluk.com/gorseller/patrick+star/24590&amp;usg=__CeSLpb6Sp6mZm-No_KnuWGYdTLg=&amp;h=425&amp;w=213&amp;sz=22&amp;hl=tr&amp;start=4&amp;zoom=1&amp;um=1&amp;itbs=1&amp;tbnid=HSuoEFNe3Ac7YM:&amp;tbnh=126&amp;tbnw=63&amp;prev=/images?q=patrick&amp;um=1&amp;hl=tr&amp;tbs=isch:1" TargetMode="External"/><Relationship Id="rId18" Type="http://schemas.openxmlformats.org/officeDocument/2006/relationships/image" Target="media/image8.jpeg"/><Relationship Id="rId26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hyperlink" Target="http://www.google.com.tr/imgres?imgurl=http://www.cumhuriyet.com.tr/medya.php?mn=26673&amp;imgrefurl=http://www.cumhuriyet.com.tr/?im=yhs&amp;hn=68752&amp;usg=__NeXW-u8Lj4OXceCUCi7meyyG2pw=&amp;h=309&amp;w=300&amp;sz=42&amp;hl=tr&amp;start=18&amp;zoom=1&amp;um=1&amp;itbs=1&amp;tbnid=EF8au42FqPQulM:&amp;tbnh=117&amp;tbnw=114&amp;prev=/images?q=s%C3%BCnger+bob+ve+sevgilisi&amp;tbnid=xXmVZqqA4QwakM:&amp;tbnh=0&amp;tbnw=0&amp;um=1&amp;hl=tr&amp;tbs=isch:1" TargetMode="External"/><Relationship Id="rId7" Type="http://schemas.openxmlformats.org/officeDocument/2006/relationships/hyperlink" Target="http://www.google.com.tr/imgres?imgurl=http://img342.imageshack.us/img342/1796/hugo2800x6009fm.jpg&amp;imgrefurl=http://www.maxicep.com/s60-oyunlari/hugo-oyunu-hepsi-35896.html&amp;h=600&amp;w=800&amp;sz=163&amp;tbnid=QFGZV0sm2ChLCM:&amp;tbnh=107&amp;tbnw=143&amp;prev=/images?q=hugo&amp;zoom=1&amp;q=hugo&amp;hl=tr&amp;usg=__cISj132sxw6eB2B0ghLvzg-6EYk=&amp;sa=X&amp;ei=AxOqTIzxPIXy4gaGoNzoDQ&amp;ved=0CDYQ9QEwBQ" TargetMode="External"/><Relationship Id="rId12" Type="http://schemas.openxmlformats.org/officeDocument/2006/relationships/image" Target="media/image5.jpeg"/><Relationship Id="rId17" Type="http://schemas.openxmlformats.org/officeDocument/2006/relationships/hyperlink" Target="http://www.google.com.tr/imgres?imgurl=http://img1.loadtr.com/b-30916-Squidward.gif&amp;imgrefurl=http://www.loadtr.com/30916-Squidward.htm&amp;usg=__po1TV2D22ld29VrDJphvkM_outo=&amp;h=300&amp;w=300&amp;sz=11&amp;hl=tr&amp;start=4&amp;zoom=1&amp;um=1&amp;itbs=1&amp;tbnid=SnmZFU1fChCVIM:&amp;tbnh=116&amp;tbnw=116&amp;prev=/images?q=Squidward&amp;um=1&amp;hl=tr&amp;sa=G&amp;tbs=isch:1" TargetMode="External"/><Relationship Id="rId25" Type="http://schemas.openxmlformats.org/officeDocument/2006/relationships/hyperlink" Target="http://www.google.com.tr/imgres?imgurl=http://spongebob-plankton.tripod.com/plankton_nemesis.jpg&amp;imgrefurl=http://spongebob-plankton.tripod.com/index.htm&amp;usg=__SZ33ZRxw8P4cHly7ork6CYqOSnU=&amp;h=200&amp;w=260&amp;sz=9&amp;hl=tr&amp;start=112&amp;zoom=1&amp;um=1&amp;itbs=1&amp;tbnid=Mhq9bVj859oxUM:&amp;tbnh=86&amp;tbnw=112&amp;prev=/images?q=bay+yenge%C3%A7&amp;start=100&amp;tbnid=8Xww6Izsp5Hr6M:&amp;tbnh=0&amp;tbnw=0&amp;um=1&amp;hl=tr&amp;sa=N&amp;imgtype=i_similar&amp;ndsp=20&amp;tbs=isch:1" TargetMode="Externa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9.jpeg"/><Relationship Id="rId29" Type="http://schemas.openxmlformats.org/officeDocument/2006/relationships/hyperlink" Target="http://www.sorubak.com/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google.com.tr/imgres?imgurl=http://www.resimsec.net/data/media/83/sunger-bob.jpg&amp;imgrefurl=http://www.resimsec.net/r-cizgi-film-83-sunger-bob-2169.htm&amp;usg=__jkA_qQbKCok4ejQZxvCIytG3nf8=&amp;h=320&amp;w=320&amp;sz=22&amp;hl=tr&amp;start=18&amp;zoom=1&amp;um=1&amp;itbs=1&amp;tbnid=dNdHDTx35OLqTM:&amp;tbnh=118&amp;tbnw=118&amp;prev=/images?q=S%C3%9CNGER+BOB&amp;um=1&amp;hl=tr&amp;sa=X&amp;tbs=isch:1" TargetMode="External"/><Relationship Id="rId24" Type="http://schemas.openxmlformats.org/officeDocument/2006/relationships/image" Target="media/image11.jpeg"/><Relationship Id="rId5" Type="http://schemas.openxmlformats.org/officeDocument/2006/relationships/image" Target="media/image1.png"/><Relationship Id="rId15" Type="http://schemas.openxmlformats.org/officeDocument/2006/relationships/hyperlink" Target="http://www.google.com.tr/imgres?imgurl=http://www.oyuncakalsak.com/images/sunger_bop/n528661235_191221_9611.jpg&amp;imgrefurl=http://www.oyuncakalsak.com/?urun-detay_3657_Sunger_Bob___Sponge_Bob___Pelus_45cm_.html&amp;usg=__z37bsa61uIYmgKsdONiVJPSFCWo=&amp;h=160&amp;w=149&amp;sz=8&amp;hl=tr&amp;start=4&amp;zoom=1&amp;um=1&amp;itbs=1&amp;tbnid=lywa79_IuiPpKM:&amp;tbnh=98&amp;tbnw=91&amp;prev=/images?q=bay+yenge%C3%A7&amp;um=1&amp;hl=tr&amp;tbs=isch:1" TargetMode="External"/><Relationship Id="rId23" Type="http://schemas.openxmlformats.org/officeDocument/2006/relationships/hyperlink" Target="http://www.google.com.tr/imgres?imgurl=http://www.facebook.com/profile/pic.php?oid=AAAAAQAQEqK-YeigTQ-kIW6E8ZdSLQAAAArcV2VeyEokbBzLHIYx3IJv&amp;size=normal&amp;imgrefurl=http://www.facebook.com/people/Patrick-Tong/1626047523&amp;usg=__Tc7gVui40MnwhUkzVrZjHxDEVWU=&amp;h=275&amp;w=200&amp;sz=12&amp;hl=tr&amp;start=4&amp;zoom=1&amp;um=1&amp;itbs=1&amp;tbnid=UvTibC047Vhx-M:&amp;tbnh=114&amp;tbnw=83&amp;prev=/images?q=patrick&amp;tbnid=HSuoEFNe3Ac7YM:&amp;tbnh=0&amp;tbnw=0&amp;um=1&amp;hl=tr&amp;sa=X&amp;imgtype=i_similar&amp;tbs=isch:1" TargetMode="External"/><Relationship Id="rId28" Type="http://schemas.openxmlformats.org/officeDocument/2006/relationships/image" Target="media/image13.jpeg"/><Relationship Id="rId10" Type="http://schemas.openxmlformats.org/officeDocument/2006/relationships/image" Target="media/image4.jpeg"/><Relationship Id="rId19" Type="http://schemas.openxmlformats.org/officeDocument/2006/relationships/hyperlink" Target="http://www.google.com.tr/imgres?imgurl=http://www.ioff.de/customavatars/avatar28229_27.gif&amp;imgrefurl=http://www.ioff.de/showthread.php?t=278149&amp;usg=__Hzx1x2s6WwZgWZRBDKVF8M3ub9g=&amp;h=75&amp;w=72&amp;sz=7&amp;hl=tr&amp;start=15&amp;zoom=1&amp;um=1&amp;itbs=1&amp;tbnid=XCXEzvi93Li97M:&amp;tbnh=71&amp;tbnw=68&amp;prev=/images?q=sandy&amp;tbnid=C4PbvLP8x1ylnM:&amp;tbnh=0&amp;tbnw=0&amp;um=1&amp;hl=tr&amp;sa=X&amp;imgtype=i_similar&amp;tbs=isch:1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img707.imageshack.us/img707/2434/ben10v.jpg&amp;imgrefurl=http://www.forumdas.net/cocuk-klubu/ben-10-ten-44264/&amp;h=406&amp;w=364&amp;sz=27&amp;tbnid=AQGBwhat3fZKmM:&amp;tbnh=124&amp;tbnw=111&amp;prev=/images?q=ben+10&amp;zoom=1&amp;q=ben+10&amp;hl=tr&amp;usg=__sbKktgZljUxerNevkGvlcmy7SeY=&amp;sa=X&amp;ei=hRSqTLrtEebX4waYkojKDQ&amp;ved=0CDQQ9QEwBw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hyperlink" Target="http://www.google.com.tr/imgres?imgurl=http://upload3.postimage.org/381642/Y03T4TCA0GRARZCA5IB7QRCA8I99C3CA1976XDCAQDG2BKCA.jpg&amp;imgrefurl=http://www.hagayret.net/viewtopic.php?t=20927-sunger-bob-spongebob-squarepants&amp;usg=__G4mkO_4DefKR0E4_ccvdB5t3DMI=&amp;h=107&amp;w=89&amp;sz=3&amp;hl=tr&amp;start=5&amp;zoom=1&amp;um=1&amp;itbs=1&amp;tbnid=ktcU5KKihVOgwM:&amp;tbnh=85&amp;tbnw=71&amp;prev=/images?q=bay+yenge%C3%A7in+k%C4%B1z%C4%B1&amp;tbnid=8Xww6Izsp5Hr6M:&amp;tbnh=0&amp;tbnw=0&amp;um=1&amp;hl=tr&amp;tbs=isch:1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430</TotalTime>
  <Pages>3</Pages>
  <Words>1091</Words>
  <Characters>6220</Characters>
  <Application>Microsoft Office Outlook</Application>
  <DocSecurity>0</DocSecurity>
  <Lines>0</Lines>
  <Paragraphs>0</Paragraphs>
  <ScaleCrop>false</ScaleCrop>
  <Company>by olmez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UltraXP User</dc:creator>
  <cp:keywords/>
  <dc:description/>
  <cp:lastModifiedBy>edanur</cp:lastModifiedBy>
  <cp:revision>16</cp:revision>
  <dcterms:created xsi:type="dcterms:W3CDTF">2010-10-03T14:35:00Z</dcterms:created>
  <dcterms:modified xsi:type="dcterms:W3CDTF">2010-11-07T10:38:00Z</dcterms:modified>
</cp:coreProperties>
</file>